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51550" w14:textId="77777777" w:rsidR="00DC16A9" w:rsidRPr="00E73778" w:rsidRDefault="00DC16A9" w:rsidP="00694817">
      <w:pPr>
        <w:jc w:val="center"/>
      </w:pPr>
      <w:bookmarkStart w:id="0" w:name="_Hlk514030"/>
      <w:r w:rsidRPr="00B255E7">
        <w:rPr>
          <w:noProof/>
        </w:rPr>
        <w:drawing>
          <wp:inline distT="0" distB="0" distL="0" distR="0" wp14:anchorId="4F191F51" wp14:editId="11D34DAE">
            <wp:extent cx="1788160" cy="2524760"/>
            <wp:effectExtent l="0" t="0" r="2540" b="8890"/>
            <wp:docPr id="1" name="Picture 1" descr="Strek sort midt sma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Strek sort midt smal.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8160" cy="2524760"/>
                    </a:xfrm>
                    <a:prstGeom prst="rect">
                      <a:avLst/>
                    </a:prstGeom>
                    <a:noFill/>
                    <a:ln>
                      <a:noFill/>
                    </a:ln>
                  </pic:spPr>
                </pic:pic>
              </a:graphicData>
            </a:graphic>
          </wp:inline>
        </w:drawing>
      </w:r>
    </w:p>
    <w:p w14:paraId="43AF9161" w14:textId="77777777" w:rsidR="00DC16A9" w:rsidRPr="00E73778" w:rsidRDefault="00DC16A9" w:rsidP="00694817">
      <w:pPr>
        <w:jc w:val="center"/>
        <w:rPr>
          <w:szCs w:val="24"/>
        </w:rPr>
      </w:pPr>
      <w:r>
        <w:rPr>
          <w:noProof/>
        </w:rPr>
        <mc:AlternateContent>
          <mc:Choice Requires="wps">
            <w:drawing>
              <wp:anchor distT="0" distB="0" distL="114300" distR="114300" simplePos="0" relativeHeight="251659264" behindDoc="0" locked="0" layoutInCell="1" allowOverlap="1" wp14:anchorId="7257CB39" wp14:editId="2D1C40B2">
                <wp:simplePos x="0" y="0"/>
                <wp:positionH relativeFrom="margin">
                  <wp:align>center</wp:align>
                </wp:positionH>
                <wp:positionV relativeFrom="paragraph">
                  <wp:posOffset>169223</wp:posOffset>
                </wp:positionV>
                <wp:extent cx="2694940" cy="3251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494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0F2F3" w14:textId="77777777" w:rsidR="00DC16A9" w:rsidRPr="00B255E7" w:rsidRDefault="00DC16A9" w:rsidP="00FF7840">
                            <w:pPr>
                              <w:jc w:val="center"/>
                            </w:pPr>
                            <w:r w:rsidRPr="00B255E7">
                              <w:t>DRAMMEN EIENDOM KF</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257CB39" id="_x0000_t202" coordsize="21600,21600" o:spt="202" path="m,l,21600r21600,l21600,xe">
                <v:stroke joinstyle="miter"/>
                <v:path gradientshapeok="t" o:connecttype="rect"/>
              </v:shapetype>
              <v:shape id="Text Box 2" o:spid="_x0000_s1026" type="#_x0000_t202" style="position:absolute;left:0;text-align:left;margin-left:0;margin-top:13.3pt;width:212.2pt;height:25.6pt;z-index:251659264;visibility:visible;mso-wrap-style:square;mso-width-percent:0;mso-height-percent:200;mso-wrap-distance-left:9pt;mso-wrap-distance-top:0;mso-wrap-distance-right:9pt;mso-wrap-distance-bottom:0;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" filled="f" stroked="f">
                <v:textbox style="mso-fit-shape-to-text:t">
                  <w:txbxContent>
                    <w:p w14:paraId="2270F2F3" w14:textId="77777777" w:rsidR="00DC16A9" w:rsidRPr="00B255E7" w:rsidRDefault="00DC16A9" w:rsidP="00FF7840">
                      <w:pPr>
                        <w:jc w:val="center"/>
                      </w:pPr>
                      <w:r w:rsidRPr="00B255E7">
                        <w:t>DRAMMEN EIENDOM KF</w:t>
                      </w:r>
                    </w:p>
                  </w:txbxContent>
                </v:textbox>
                <w10:wrap anchorx="margin"/>
              </v:shape>
            </w:pict>
          </mc:Fallback>
        </mc:AlternateContent>
      </w:r>
    </w:p>
    <w:p w14:paraId="4168FE9F" w14:textId="77777777" w:rsidR="00DC16A9" w:rsidRPr="00E73778" w:rsidRDefault="00DC16A9" w:rsidP="00694817">
      <w:pPr>
        <w:jc w:val="center"/>
      </w:pPr>
    </w:p>
    <w:p w14:paraId="73FCDF11" w14:textId="77777777" w:rsidR="00DC16A9" w:rsidRPr="00E73778" w:rsidRDefault="00DC16A9" w:rsidP="00694817">
      <w:pPr>
        <w:jc w:val="center"/>
      </w:pPr>
    </w:p>
    <w:p w14:paraId="4706900D" w14:textId="77777777" w:rsidR="00DC16A9" w:rsidRPr="00E73778" w:rsidRDefault="00DC16A9" w:rsidP="00694817">
      <w:pPr>
        <w:jc w:val="center"/>
      </w:pPr>
    </w:p>
    <w:bookmarkEnd w:id="0"/>
    <w:p w14:paraId="61D12CBF" w14:textId="77777777" w:rsidR="00DC16A9" w:rsidRPr="00E73778" w:rsidRDefault="00DC16A9" w:rsidP="00694817">
      <w:pPr>
        <w:jc w:val="center"/>
      </w:pPr>
    </w:p>
    <w:p w14:paraId="30AE760D" w14:textId="77777777" w:rsidR="00DC16A9" w:rsidRPr="00E73778" w:rsidRDefault="00DC16A9" w:rsidP="00694817">
      <w:pPr>
        <w:jc w:val="center"/>
      </w:pPr>
    </w:p>
    <w:p w14:paraId="2FF3A252" w14:textId="19AFE9F2" w:rsidR="00DC16A9" w:rsidRDefault="00DC16A9" w:rsidP="00694817">
      <w:pPr>
        <w:jc w:val="center"/>
      </w:pPr>
      <w:r w:rsidRPr="000A117B">
        <w:t>Vedlegg 2</w:t>
      </w:r>
    </w:p>
    <w:p w14:paraId="30A6F636" w14:textId="77777777" w:rsidR="00DC16A9" w:rsidRPr="00E73778" w:rsidRDefault="00DC16A9" w:rsidP="00694817">
      <w:pPr>
        <w:jc w:val="center"/>
      </w:pPr>
      <w:r w:rsidRPr="000A117B">
        <w:t>Tilbudsskjema - til utfylling av tilbyder</w:t>
      </w:r>
    </w:p>
    <w:p w14:paraId="104047F7" w14:textId="77777777" w:rsidR="00DC16A9" w:rsidRPr="00E73778" w:rsidRDefault="00DC16A9" w:rsidP="00694817">
      <w:pPr>
        <w:jc w:val="center"/>
      </w:pPr>
    </w:p>
    <w:p w14:paraId="0D159A1D" w14:textId="77777777" w:rsidR="00DC16A9" w:rsidRPr="00E73778" w:rsidRDefault="00DC16A9" w:rsidP="00694817">
      <w:pPr>
        <w:jc w:val="center"/>
      </w:pPr>
      <w:r w:rsidRPr="00E73778">
        <w:t>For anskaffelse av</w:t>
      </w:r>
    </w:p>
    <w:p w14:paraId="10C5F3AD" w14:textId="77777777" w:rsidR="00DC16A9" w:rsidRPr="00E73778" w:rsidRDefault="00DC16A9" w:rsidP="00694817">
      <w:pPr>
        <w:jc w:val="center"/>
      </w:pPr>
    </w:p>
    <w:p w14:paraId="1521DC9D" w14:textId="2A2EB268" w:rsidR="00DC16A9" w:rsidRDefault="00DC16A9" w:rsidP="00694817">
      <w:pPr>
        <w:jc w:val="center"/>
      </w:pPr>
      <w:r>
        <w:t>Utomhusarbeider</w:t>
      </w:r>
    </w:p>
    <w:p w14:paraId="3675EBA6" w14:textId="4AA0E64D" w:rsidR="00DC16A9" w:rsidRDefault="00502DF5" w:rsidP="00694817">
      <w:pPr>
        <w:jc w:val="center"/>
      </w:pPr>
      <w:r>
        <w:t>Mjøndalen skole</w:t>
      </w:r>
      <w:r w:rsidR="00DC16A9">
        <w:br w:type="page"/>
      </w:r>
    </w:p>
    <w:p w14:paraId="1E9EFB4B" w14:textId="77777777" w:rsidR="00246961" w:rsidRPr="0036074C" w:rsidRDefault="00246961" w:rsidP="00994BBE">
      <w:r w:rsidRPr="0036074C">
        <w:lastRenderedPageBreak/>
        <w:t>Tilbudet skal på alle punkter tilfredsstille det formål byggherren har med prosjektet og de funksjoner som er angitt. Som et minimumskrav gjelder uansett at leveransen skal tilfredsstille gjeldende offentlige krav der hvor ikke annet er angitt i dokumentene.</w:t>
      </w:r>
    </w:p>
    <w:p w14:paraId="541B26C4" w14:textId="77777777" w:rsidR="00246961" w:rsidRPr="0036074C" w:rsidRDefault="00246961" w:rsidP="00994BBE"/>
    <w:p w14:paraId="30AB01B9" w14:textId="16F80950" w:rsidR="00246961" w:rsidRPr="0036074C" w:rsidRDefault="00246961" w:rsidP="00994BBE">
      <w:r w:rsidRPr="0036074C">
        <w:t>Tilbudet skal fylles inn i</w:t>
      </w:r>
      <w:r w:rsidR="001D72EF">
        <w:t xml:space="preserve"> vedlagte </w:t>
      </w:r>
      <w:r w:rsidRPr="0036074C">
        <w:t>skjema som følger.</w:t>
      </w:r>
    </w:p>
    <w:p w14:paraId="2B6DEBDA" w14:textId="77777777" w:rsidR="00246961" w:rsidRPr="0036074C" w:rsidRDefault="00246961" w:rsidP="00994BBE"/>
    <w:p w14:paraId="6F9C471C" w14:textId="07255558" w:rsidR="00502DF5" w:rsidRDefault="00502DF5" w:rsidP="00994BBE">
      <w:r>
        <w:t>Enhetspriser som angitt i skjema</w:t>
      </w:r>
    </w:p>
    <w:p w14:paraId="5FCC9903" w14:textId="2DD56BFB" w:rsidR="0002151F" w:rsidRPr="0036074C" w:rsidRDefault="0002151F" w:rsidP="00994BBE">
      <w:r>
        <w:t xml:space="preserve">Påslagsprosenter for utarbeidelse av fastpris </w:t>
      </w:r>
      <w:r w:rsidR="00D26448">
        <w:t>for utførelsesfasen</w:t>
      </w:r>
    </w:p>
    <w:p w14:paraId="56C2EFE9" w14:textId="73DD731F" w:rsidR="00246961" w:rsidRPr="0036074C" w:rsidRDefault="00246961" w:rsidP="00994BBE"/>
    <w:p w14:paraId="0F7AAB6B" w14:textId="77777777" w:rsidR="00246961" w:rsidRPr="0036074C" w:rsidRDefault="00246961" w:rsidP="00994BBE">
      <w:r w:rsidRPr="0036074C">
        <w:t>Øvrig informasjon som skal angis:</w:t>
      </w:r>
    </w:p>
    <w:p w14:paraId="700EDF51" w14:textId="77777777" w:rsidR="00246961" w:rsidRPr="0036074C" w:rsidRDefault="00246961" w:rsidP="00994BBE">
      <w:pPr>
        <w:pStyle w:val="Listeavsnitt"/>
      </w:pPr>
    </w:p>
    <w:p w14:paraId="059A1027" w14:textId="61023C70" w:rsidR="00246961" w:rsidRPr="0036074C" w:rsidRDefault="00246961" w:rsidP="00994BBE">
      <w:pPr>
        <w:pStyle w:val="Listeavsnitt"/>
        <w:numPr>
          <w:ilvl w:val="0"/>
          <w:numId w:val="8"/>
        </w:numPr>
      </w:pPr>
      <w:r w:rsidRPr="0036074C">
        <w:t xml:space="preserve">Prosjektadministrasjon </w:t>
      </w:r>
    </w:p>
    <w:p w14:paraId="026A6709" w14:textId="2B1C376F" w:rsidR="00246961" w:rsidRPr="0036074C" w:rsidRDefault="001D72EF" w:rsidP="00994BBE">
      <w:pPr>
        <w:pStyle w:val="Listeavsnitt"/>
        <w:numPr>
          <w:ilvl w:val="0"/>
          <w:numId w:val="8"/>
        </w:numPr>
      </w:pPr>
      <w:r>
        <w:t xml:space="preserve">Oppsummering samtlige forbehold. </w:t>
      </w:r>
      <w:r w:rsidR="00246961" w:rsidRPr="0036074C">
        <w:t xml:space="preserve">Forbehold må i tillegg anføres i tilbudsbrev. </w:t>
      </w:r>
    </w:p>
    <w:p w14:paraId="46FF86F5" w14:textId="5A8B0C76" w:rsidR="00246961" w:rsidRPr="0036074C" w:rsidRDefault="00246961" w:rsidP="00994BBE">
      <w:pPr>
        <w:pStyle w:val="Listeavsnitt"/>
        <w:numPr>
          <w:ilvl w:val="0"/>
          <w:numId w:val="8"/>
        </w:numPr>
      </w:pPr>
      <w:r w:rsidRPr="0036074C">
        <w:t xml:space="preserve">Kontaktopplysninger </w:t>
      </w:r>
    </w:p>
    <w:p w14:paraId="53E931CF" w14:textId="77777777" w:rsidR="00246961" w:rsidRPr="0036074C" w:rsidRDefault="00246961" w:rsidP="00994BBE">
      <w:pPr>
        <w:pStyle w:val="Listeavsnitt"/>
        <w:numPr>
          <w:ilvl w:val="0"/>
          <w:numId w:val="8"/>
        </w:numPr>
      </w:pPr>
      <w:r w:rsidRPr="0036074C">
        <w:t>Underskrift</w:t>
      </w:r>
    </w:p>
    <w:p w14:paraId="4635D9A0" w14:textId="48ECE125" w:rsidR="00352127" w:rsidRDefault="00352127" w:rsidP="00994BBE"/>
    <w:p w14:paraId="26D2C2D3" w14:textId="4F6C7488" w:rsidR="00884BC9" w:rsidRPr="0053751C" w:rsidRDefault="00C026C4" w:rsidP="00994BBE">
      <w:pPr>
        <w:pStyle w:val="Overskrift2"/>
        <w:rPr>
          <w:rStyle w:val="Sterk"/>
        </w:rPr>
      </w:pPr>
      <w:r>
        <w:br w:type="page"/>
      </w:r>
      <w:r w:rsidR="0002151F" w:rsidRPr="0053751C">
        <w:rPr>
          <w:rStyle w:val="Sterk"/>
        </w:rPr>
        <w:lastRenderedPageBreak/>
        <w:t xml:space="preserve">1.0 </w:t>
      </w:r>
      <w:r w:rsidR="001D72EF" w:rsidRPr="0053751C">
        <w:rPr>
          <w:rStyle w:val="Sterk"/>
        </w:rPr>
        <w:t>Tilbudsskjema</w:t>
      </w:r>
      <w:r w:rsidR="001F7796" w:rsidRPr="0053751C">
        <w:rPr>
          <w:rStyle w:val="Sterk"/>
        </w:rPr>
        <w:t xml:space="preserve"> </w:t>
      </w:r>
    </w:p>
    <w:p w14:paraId="349E6434" w14:textId="77777777" w:rsidR="001F7796" w:rsidRPr="00DF66A0" w:rsidRDefault="001F7796" w:rsidP="00994BBE"/>
    <w:tbl>
      <w:tblPr>
        <w:tblW w:w="9593" w:type="dxa"/>
        <w:tblInd w:w="-299" w:type="dxa"/>
        <w:tblLayout w:type="fixed"/>
        <w:tblCellMar>
          <w:left w:w="30" w:type="dxa"/>
          <w:right w:w="30" w:type="dxa"/>
        </w:tblCellMar>
        <w:tblLook w:val="0000" w:firstRow="0" w:lastRow="0" w:firstColumn="0" w:lastColumn="0" w:noHBand="0" w:noVBand="0"/>
      </w:tblPr>
      <w:tblGrid>
        <w:gridCol w:w="566"/>
        <w:gridCol w:w="5058"/>
        <w:gridCol w:w="3969"/>
      </w:tblGrid>
      <w:tr w:rsidR="00884BC9" w:rsidRPr="000D28BA" w14:paraId="1C136149" w14:textId="77777777" w:rsidTr="00884BC9">
        <w:trPr>
          <w:trHeight w:val="624"/>
        </w:trPr>
        <w:tc>
          <w:tcPr>
            <w:tcW w:w="566" w:type="dxa"/>
            <w:tcBorders>
              <w:top w:val="single" w:sz="6" w:space="0" w:color="auto"/>
              <w:left w:val="single" w:sz="12" w:space="0" w:color="auto"/>
              <w:bottom w:val="single" w:sz="18" w:space="0" w:color="auto"/>
              <w:right w:val="single" w:sz="6" w:space="0" w:color="auto"/>
            </w:tcBorders>
            <w:shd w:val="solid" w:color="FFFF99" w:fill="auto"/>
            <w:vAlign w:val="center"/>
          </w:tcPr>
          <w:p w14:paraId="7E88CD79" w14:textId="77777777" w:rsidR="00884BC9" w:rsidRPr="000D28BA" w:rsidRDefault="00884BC9" w:rsidP="00994BBE"/>
        </w:tc>
        <w:tc>
          <w:tcPr>
            <w:tcW w:w="5058" w:type="dxa"/>
            <w:tcBorders>
              <w:top w:val="single" w:sz="6" w:space="0" w:color="auto"/>
              <w:left w:val="single" w:sz="6" w:space="0" w:color="auto"/>
              <w:bottom w:val="single" w:sz="18" w:space="0" w:color="auto"/>
              <w:right w:val="single" w:sz="6" w:space="0" w:color="auto"/>
            </w:tcBorders>
            <w:shd w:val="solid" w:color="FFFF99" w:fill="auto"/>
            <w:vAlign w:val="center"/>
          </w:tcPr>
          <w:p w14:paraId="613F9D55" w14:textId="77777777" w:rsidR="00884BC9" w:rsidRPr="00DF66A0" w:rsidRDefault="00884BC9" w:rsidP="00994BBE">
            <w:r w:rsidRPr="00DF66A0">
              <w:t>Ytelser</w:t>
            </w:r>
          </w:p>
        </w:tc>
        <w:tc>
          <w:tcPr>
            <w:tcW w:w="3969" w:type="dxa"/>
            <w:tcBorders>
              <w:top w:val="single" w:sz="6" w:space="0" w:color="auto"/>
              <w:left w:val="single" w:sz="6" w:space="0" w:color="auto"/>
              <w:bottom w:val="single" w:sz="18" w:space="0" w:color="auto"/>
              <w:right w:val="single" w:sz="6" w:space="0" w:color="auto"/>
            </w:tcBorders>
            <w:shd w:val="solid" w:color="FFFF99" w:fill="auto"/>
            <w:vAlign w:val="center"/>
          </w:tcPr>
          <w:p w14:paraId="6083A1D0" w14:textId="77777777" w:rsidR="00884BC9" w:rsidRPr="00DF66A0" w:rsidRDefault="00884BC9" w:rsidP="00994BBE"/>
          <w:p w14:paraId="34E3A3E5" w14:textId="4BBF59F2" w:rsidR="00884BC9" w:rsidRPr="00DF66A0" w:rsidRDefault="00884BC9" w:rsidP="00994BBE"/>
        </w:tc>
      </w:tr>
      <w:tr w:rsidR="00DF66A0" w:rsidRPr="000D28BA" w14:paraId="4D62C27F" w14:textId="77777777" w:rsidTr="00675580">
        <w:trPr>
          <w:trHeight w:val="624"/>
        </w:trPr>
        <w:tc>
          <w:tcPr>
            <w:tcW w:w="566" w:type="dxa"/>
            <w:tcBorders>
              <w:top w:val="single" w:sz="18" w:space="0" w:color="auto"/>
              <w:left w:val="single" w:sz="18" w:space="0" w:color="auto"/>
              <w:bottom w:val="single" w:sz="6" w:space="0" w:color="auto"/>
              <w:right w:val="single" w:sz="6" w:space="0" w:color="auto"/>
            </w:tcBorders>
            <w:vAlign w:val="center"/>
          </w:tcPr>
          <w:p w14:paraId="30B41A1A" w14:textId="4C950DC2" w:rsidR="00DF66A0" w:rsidRPr="000D28BA" w:rsidRDefault="00DF66A0" w:rsidP="00994BBE"/>
        </w:tc>
        <w:tc>
          <w:tcPr>
            <w:tcW w:w="5058" w:type="dxa"/>
            <w:tcBorders>
              <w:top w:val="single" w:sz="18" w:space="0" w:color="auto"/>
              <w:left w:val="single" w:sz="6" w:space="0" w:color="auto"/>
              <w:bottom w:val="single" w:sz="6" w:space="0" w:color="auto"/>
              <w:right w:val="single" w:sz="6" w:space="0" w:color="auto"/>
            </w:tcBorders>
            <w:vAlign w:val="center"/>
          </w:tcPr>
          <w:p w14:paraId="35527491" w14:textId="240E9E15" w:rsidR="00DF66A0" w:rsidRPr="00DF66A0" w:rsidRDefault="00DF66A0" w:rsidP="00994BBE">
            <w:r w:rsidRPr="00DF66A0">
              <w:t>Påslagsprosent</w:t>
            </w:r>
            <w:r w:rsidR="00A75F9F">
              <w:t>er for ut</w:t>
            </w:r>
            <w:r w:rsidR="00AA052C">
              <w:t>arbeidelse av fastpris i utførelsesfasen.</w:t>
            </w:r>
          </w:p>
          <w:p w14:paraId="62B309FE" w14:textId="77777777" w:rsidR="00DF66A0" w:rsidRPr="00DF66A0" w:rsidRDefault="00DF66A0" w:rsidP="00994BBE"/>
          <w:p w14:paraId="50568AD3" w14:textId="5CF808F5" w:rsidR="00675580" w:rsidRDefault="00675580" w:rsidP="00994BBE">
            <w:r>
              <w:t xml:space="preserve">Det vises til </w:t>
            </w:r>
            <w:r w:rsidR="00161A9F">
              <w:t xml:space="preserve">vedlegg 3.2 </w:t>
            </w:r>
            <w:proofErr w:type="spellStart"/>
            <w:r w:rsidR="00161A9F">
              <w:t>K</w:t>
            </w:r>
            <w:r>
              <w:t>ontraktsbestemmelser</w:t>
            </w:r>
            <w:proofErr w:type="spellEnd"/>
            <w:r>
              <w:t xml:space="preserve"> for samspill pkt. 8 – utarbeidelse av fastpris. Her er det angitt</w:t>
            </w:r>
          </w:p>
          <w:p w14:paraId="2318A0F0" w14:textId="60309B62" w:rsidR="00675580" w:rsidRDefault="00675580" w:rsidP="00994BBE">
            <w:pPr>
              <w:rPr>
                <w:lang w:eastAsia="en-US"/>
              </w:rPr>
            </w:pPr>
          </w:p>
          <w:p w14:paraId="43C5E0D5" w14:textId="77777777" w:rsidR="00694817" w:rsidRDefault="00694817" w:rsidP="00994BBE">
            <w:pPr>
              <w:rPr>
                <w:lang w:eastAsia="en-US"/>
              </w:rPr>
            </w:pPr>
          </w:p>
          <w:p w14:paraId="02E2DA54" w14:textId="0F496806" w:rsidR="00675580" w:rsidRPr="001B250D" w:rsidRDefault="00675580" w:rsidP="00994BBE">
            <w:pPr>
              <w:rPr>
                <w:lang w:eastAsia="en-US"/>
              </w:rPr>
            </w:pPr>
            <w:r w:rsidRPr="001B250D">
              <w:rPr>
                <w:lang w:eastAsia="en-US"/>
              </w:rPr>
              <w:t xml:space="preserve">Ved bruk av underentreprenører </w:t>
            </w:r>
            <w:r>
              <w:rPr>
                <w:lang w:eastAsia="en-US"/>
              </w:rPr>
              <w:t xml:space="preserve">og prosjekterende </w:t>
            </w:r>
            <w:r w:rsidRPr="001B250D">
              <w:rPr>
                <w:lang w:eastAsia="en-US"/>
              </w:rPr>
              <w:t>skal priser kalkuleres basert på innh</w:t>
            </w:r>
            <w:r>
              <w:rPr>
                <w:lang w:eastAsia="en-US"/>
              </w:rPr>
              <w:t xml:space="preserve">entede tilbud i samspillsfasen + påslagsprosent. Bes angitt her: </w:t>
            </w:r>
          </w:p>
          <w:p w14:paraId="53DE7266" w14:textId="77777777" w:rsidR="00675580" w:rsidRDefault="00675580" w:rsidP="00994BBE">
            <w:pPr>
              <w:rPr>
                <w:lang w:eastAsia="en-US"/>
              </w:rPr>
            </w:pPr>
          </w:p>
          <w:p w14:paraId="4D57BE27" w14:textId="10AD3756" w:rsidR="00A75F9F" w:rsidRDefault="00A75F9F" w:rsidP="00994BBE">
            <w:pPr>
              <w:rPr>
                <w:lang w:eastAsia="en-US"/>
              </w:rPr>
            </w:pPr>
          </w:p>
          <w:p w14:paraId="17D7A181" w14:textId="5EED36AF" w:rsidR="00675580" w:rsidRPr="00675580" w:rsidRDefault="00675580" w:rsidP="00994BBE">
            <w:pPr>
              <w:rPr>
                <w:lang w:eastAsia="en-US"/>
              </w:rPr>
            </w:pPr>
            <w:r w:rsidRPr="00675580">
              <w:rPr>
                <w:lang w:eastAsia="en-US"/>
              </w:rPr>
              <w:t>For t</w:t>
            </w:r>
            <w:r>
              <w:rPr>
                <w:lang w:eastAsia="en-US"/>
              </w:rPr>
              <w:t>otalentreprenørens egne arbeide</w:t>
            </w:r>
            <w:r w:rsidR="007921D5">
              <w:rPr>
                <w:lang w:eastAsia="en-US"/>
              </w:rPr>
              <w:t>r</w:t>
            </w:r>
            <w:r w:rsidRPr="00675580">
              <w:rPr>
                <w:lang w:eastAsia="en-US"/>
              </w:rPr>
              <w:t xml:space="preserve"> skal fastpris baseres på netto inntakskost for arbeidene, inkludert eve</w:t>
            </w:r>
            <w:r>
              <w:rPr>
                <w:lang w:eastAsia="en-US"/>
              </w:rPr>
              <w:t xml:space="preserve">ntuelle rabatter + påslagsprosent. Bes angitt her: </w:t>
            </w:r>
          </w:p>
          <w:p w14:paraId="085A2201" w14:textId="0FF42995" w:rsidR="00803F54" w:rsidRPr="00DF66A0" w:rsidRDefault="00803F54" w:rsidP="00994BBE"/>
        </w:tc>
        <w:tc>
          <w:tcPr>
            <w:tcW w:w="3969" w:type="dxa"/>
            <w:tcBorders>
              <w:top w:val="single" w:sz="18" w:space="0" w:color="auto"/>
              <w:left w:val="single" w:sz="6" w:space="0" w:color="auto"/>
              <w:bottom w:val="single" w:sz="6" w:space="0" w:color="auto"/>
              <w:right w:val="single" w:sz="18" w:space="0" w:color="auto"/>
            </w:tcBorders>
            <w:shd w:val="clear" w:color="auto" w:fill="F2F2F2"/>
          </w:tcPr>
          <w:p w14:paraId="6B2C8102" w14:textId="77777777" w:rsidR="00675580" w:rsidRDefault="00675580" w:rsidP="00994BBE"/>
          <w:p w14:paraId="26EBD31C" w14:textId="77777777" w:rsidR="00675580" w:rsidRDefault="00675580" w:rsidP="00994BBE"/>
          <w:p w14:paraId="3A913A59" w14:textId="271EA7AD" w:rsidR="00675580" w:rsidRDefault="00675580" w:rsidP="00994BBE"/>
          <w:p w14:paraId="4D1A0B7D" w14:textId="51DC8C8D" w:rsidR="00675580" w:rsidRDefault="00A75F9F" w:rsidP="00994BBE">
            <w:r>
              <w:t xml:space="preserve">    </w:t>
            </w:r>
          </w:p>
          <w:p w14:paraId="60A6B5F0" w14:textId="77777777" w:rsidR="00994BBE" w:rsidRDefault="00994BBE" w:rsidP="00994BBE"/>
          <w:p w14:paraId="5A003DB4" w14:textId="4F1D9990" w:rsidR="00A75F9F" w:rsidRDefault="00A75F9F" w:rsidP="00994BBE">
            <w:r>
              <w:t xml:space="preserve">Påslagsprosent ved bruk av   </w:t>
            </w:r>
          </w:p>
          <w:p w14:paraId="77F6988D" w14:textId="052F4031" w:rsidR="00A75F9F" w:rsidRDefault="00A75F9F" w:rsidP="00994BBE">
            <w:r>
              <w:t xml:space="preserve">underentreprenører og prosjekterende: </w:t>
            </w:r>
            <w:r w:rsidR="00675580">
              <w:t xml:space="preserve"> </w:t>
            </w:r>
            <w:r>
              <w:t xml:space="preserve">  </w:t>
            </w:r>
          </w:p>
          <w:p w14:paraId="2B13E0D1" w14:textId="77777777" w:rsidR="00A75F9F" w:rsidRDefault="00A75F9F" w:rsidP="00994BBE"/>
          <w:p w14:paraId="32EC9C8F" w14:textId="2F9F6CE9" w:rsidR="00DF66A0" w:rsidRDefault="00675580" w:rsidP="00994BBE">
            <w:r>
              <w:t>……….</w:t>
            </w:r>
            <w:r w:rsidR="00DF66A0" w:rsidRPr="00DF66A0">
              <w:t>%</w:t>
            </w:r>
            <w:r w:rsidR="00803F54">
              <w:t xml:space="preserve">  </w:t>
            </w:r>
          </w:p>
          <w:p w14:paraId="6047EEC0" w14:textId="5D8E4963" w:rsidR="00803F54" w:rsidRDefault="00803F54" w:rsidP="00994BBE">
            <w:r>
              <w:t xml:space="preserve">  </w:t>
            </w:r>
          </w:p>
          <w:p w14:paraId="4CBE479D" w14:textId="77777777" w:rsidR="00675580" w:rsidRDefault="00675580" w:rsidP="00994BBE"/>
          <w:p w14:paraId="5BE302B1" w14:textId="77777777" w:rsidR="00994BBE" w:rsidRDefault="00994BBE" w:rsidP="00994BBE"/>
          <w:p w14:paraId="0F112954" w14:textId="77777777" w:rsidR="00994BBE" w:rsidRDefault="00994BBE" w:rsidP="00994BBE"/>
          <w:p w14:paraId="3F41C68C" w14:textId="2EEB2C59" w:rsidR="00A75F9F" w:rsidRDefault="00A75F9F" w:rsidP="00994BBE">
            <w:r>
              <w:t>Påslagsprosent egne arbeider:</w:t>
            </w:r>
          </w:p>
          <w:p w14:paraId="6D88B80B" w14:textId="77777777" w:rsidR="00A75F9F" w:rsidRDefault="00A75F9F" w:rsidP="00994BBE"/>
          <w:p w14:paraId="7A5F5FF4" w14:textId="442CB22F" w:rsidR="007921D5" w:rsidRDefault="007921D5" w:rsidP="00994BBE">
            <w:r>
              <w:t>……….</w:t>
            </w:r>
            <w:r w:rsidRPr="00DF66A0">
              <w:t>%</w:t>
            </w:r>
            <w:r>
              <w:t xml:space="preserve">  </w:t>
            </w:r>
          </w:p>
          <w:p w14:paraId="04D72994" w14:textId="5603A032" w:rsidR="00675580" w:rsidRPr="00DF66A0" w:rsidRDefault="00675580" w:rsidP="00994BBE"/>
        </w:tc>
      </w:tr>
    </w:tbl>
    <w:p w14:paraId="1A6B2D33" w14:textId="1F517511" w:rsidR="001B250D" w:rsidRDefault="001B250D" w:rsidP="00994BBE"/>
    <w:p w14:paraId="7A7FAB7A" w14:textId="41A30660" w:rsidR="007921D5" w:rsidRDefault="007921D5" w:rsidP="00994BBE">
      <w:r>
        <w:t xml:space="preserve">Evaluering påslagsprosenter: laveste prosentsats gis maks antall poeng i en skala fra 1-10. </w:t>
      </w:r>
    </w:p>
    <w:p w14:paraId="6944B4FF" w14:textId="77777777" w:rsidR="001B250D" w:rsidRDefault="001B250D" w:rsidP="00994BBE"/>
    <w:p w14:paraId="3FDFC426" w14:textId="65059ACE" w:rsidR="00675580" w:rsidRDefault="00675580" w:rsidP="00994BBE">
      <w:bookmarkStart w:id="1" w:name="_GoBack"/>
      <w:bookmarkEnd w:id="1"/>
      <w:r>
        <w:br w:type="page"/>
      </w:r>
    </w:p>
    <w:tbl>
      <w:tblPr>
        <w:tblW w:w="9760" w:type="dxa"/>
        <w:tblInd w:w="-30" w:type="dxa"/>
        <w:tblLayout w:type="fixed"/>
        <w:tblCellMar>
          <w:left w:w="30" w:type="dxa"/>
          <w:right w:w="30" w:type="dxa"/>
        </w:tblCellMar>
        <w:tblLook w:val="0000" w:firstRow="0" w:lastRow="0" w:firstColumn="0" w:lastColumn="0" w:noHBand="0" w:noVBand="0"/>
      </w:tblPr>
      <w:tblGrid>
        <w:gridCol w:w="30"/>
        <w:gridCol w:w="112"/>
        <w:gridCol w:w="30"/>
        <w:gridCol w:w="2663"/>
        <w:gridCol w:w="30"/>
        <w:gridCol w:w="1276"/>
        <w:gridCol w:w="2410"/>
        <w:gridCol w:w="30"/>
        <w:gridCol w:w="1987"/>
        <w:gridCol w:w="30"/>
        <w:gridCol w:w="1132"/>
        <w:gridCol w:w="30"/>
      </w:tblGrid>
      <w:tr w:rsidR="00FD6662" w:rsidRPr="000D28BA" w14:paraId="53997451" w14:textId="77777777" w:rsidTr="00246961">
        <w:trPr>
          <w:gridBefore w:val="1"/>
          <w:wBefore w:w="30" w:type="dxa"/>
          <w:trHeight w:val="655"/>
        </w:trPr>
        <w:tc>
          <w:tcPr>
            <w:tcW w:w="8568" w:type="dxa"/>
            <w:gridSpan w:val="9"/>
            <w:tcBorders>
              <w:top w:val="nil"/>
              <w:left w:val="nil"/>
              <w:bottom w:val="nil"/>
              <w:right w:val="nil"/>
            </w:tcBorders>
          </w:tcPr>
          <w:p w14:paraId="390D8D0C" w14:textId="170C9F5F" w:rsidR="00671336" w:rsidRPr="0053751C" w:rsidRDefault="00337C12" w:rsidP="00994BBE">
            <w:pPr>
              <w:pStyle w:val="Overskrift2"/>
              <w:rPr>
                <w:rStyle w:val="Sterk"/>
                <w:b/>
                <w:bCs/>
              </w:rPr>
            </w:pPr>
            <w:r w:rsidRPr="0053751C">
              <w:rPr>
                <w:rStyle w:val="Sterk"/>
                <w:b/>
                <w:bCs/>
              </w:rPr>
              <w:lastRenderedPageBreak/>
              <w:t>2</w:t>
            </w:r>
            <w:r w:rsidR="00671336" w:rsidRPr="0053751C">
              <w:rPr>
                <w:rStyle w:val="Sterk"/>
                <w:b/>
                <w:bCs/>
              </w:rPr>
              <w:t>.</w:t>
            </w:r>
            <w:r w:rsidR="00674CCB" w:rsidRPr="0053751C">
              <w:rPr>
                <w:rStyle w:val="Sterk"/>
                <w:b/>
                <w:bCs/>
              </w:rPr>
              <w:t>0</w:t>
            </w:r>
            <w:r w:rsidR="00671336" w:rsidRPr="0053751C">
              <w:rPr>
                <w:rStyle w:val="Sterk"/>
                <w:b/>
                <w:bCs/>
              </w:rPr>
              <w:t xml:space="preserve"> PROSJEKTADMINISTRASJON OG PROSJEKTERINGSTEAM PROSJEKT</w:t>
            </w:r>
          </w:p>
          <w:p w14:paraId="57E8D4B5" w14:textId="1A29BE99" w:rsidR="00671336" w:rsidRDefault="00337C12" w:rsidP="00994BBE">
            <w:r>
              <w:t xml:space="preserve">  </w:t>
            </w:r>
            <w:r w:rsidR="00671336" w:rsidRPr="00671336">
              <w:t>Totalentreprenøren skal fylle ut navn og firma som skal delta på dette prosjektet.</w:t>
            </w:r>
          </w:p>
          <w:p w14:paraId="1A350B4F" w14:textId="77777777" w:rsidR="00FD6662" w:rsidRPr="000D28BA" w:rsidRDefault="00FD6662" w:rsidP="00994BBE"/>
        </w:tc>
        <w:tc>
          <w:tcPr>
            <w:tcW w:w="1162" w:type="dxa"/>
            <w:gridSpan w:val="2"/>
            <w:tcBorders>
              <w:top w:val="nil"/>
              <w:left w:val="nil"/>
              <w:bottom w:val="nil"/>
              <w:right w:val="nil"/>
            </w:tcBorders>
          </w:tcPr>
          <w:p w14:paraId="7FFF8A38" w14:textId="77777777" w:rsidR="00FD6662" w:rsidRDefault="00FD6662" w:rsidP="00994BBE"/>
          <w:p w14:paraId="09669336" w14:textId="77777777" w:rsidR="00671336" w:rsidRDefault="00671336" w:rsidP="00994BBE"/>
          <w:p w14:paraId="3F2A44AD" w14:textId="77777777" w:rsidR="00671336" w:rsidRPr="000D28BA" w:rsidRDefault="00671336" w:rsidP="00994BBE"/>
        </w:tc>
      </w:tr>
      <w:tr w:rsidR="00FD6662" w:rsidRPr="000D28BA" w14:paraId="1B96C606" w14:textId="77777777" w:rsidTr="00246961">
        <w:trPr>
          <w:gridBefore w:val="1"/>
          <w:wBefore w:w="30" w:type="dxa"/>
          <w:trHeight w:val="444"/>
        </w:trPr>
        <w:tc>
          <w:tcPr>
            <w:tcW w:w="142" w:type="dxa"/>
            <w:gridSpan w:val="2"/>
            <w:tcBorders>
              <w:top w:val="nil"/>
              <w:left w:val="nil"/>
              <w:bottom w:val="nil"/>
              <w:right w:val="nil"/>
            </w:tcBorders>
          </w:tcPr>
          <w:p w14:paraId="41102E9A" w14:textId="77777777" w:rsidR="00FD6662" w:rsidRPr="000D28BA" w:rsidRDefault="00FD6662" w:rsidP="00994BBE"/>
        </w:tc>
        <w:tc>
          <w:tcPr>
            <w:tcW w:w="2693" w:type="dxa"/>
            <w:gridSpan w:val="2"/>
            <w:tcBorders>
              <w:top w:val="single" w:sz="12" w:space="0" w:color="auto"/>
              <w:left w:val="single" w:sz="12" w:space="0" w:color="auto"/>
              <w:bottom w:val="single" w:sz="6" w:space="0" w:color="auto"/>
              <w:right w:val="single" w:sz="6" w:space="0" w:color="auto"/>
            </w:tcBorders>
            <w:shd w:val="solid" w:color="FFFF99" w:fill="auto"/>
          </w:tcPr>
          <w:p w14:paraId="24D8A85B" w14:textId="77777777" w:rsidR="00FD6662" w:rsidRPr="000D28BA" w:rsidRDefault="00FD6662" w:rsidP="00994BBE">
            <w:r w:rsidRPr="000D28BA">
              <w:t>Funksjon</w:t>
            </w:r>
          </w:p>
        </w:tc>
        <w:tc>
          <w:tcPr>
            <w:tcW w:w="6895" w:type="dxa"/>
            <w:gridSpan w:val="7"/>
            <w:tcBorders>
              <w:top w:val="single" w:sz="12" w:space="0" w:color="auto"/>
              <w:left w:val="single" w:sz="6" w:space="0" w:color="auto"/>
              <w:bottom w:val="single" w:sz="6" w:space="0" w:color="auto"/>
              <w:right w:val="single" w:sz="12" w:space="0" w:color="auto"/>
            </w:tcBorders>
            <w:shd w:val="solid" w:color="FFFF99" w:fill="auto"/>
          </w:tcPr>
          <w:p w14:paraId="26BF7FCE" w14:textId="77777777" w:rsidR="00FD6662" w:rsidRPr="000D28BA" w:rsidRDefault="00FD6662" w:rsidP="00994BBE">
            <w:r w:rsidRPr="000D28BA">
              <w:t>Firma / Navn</w:t>
            </w:r>
          </w:p>
        </w:tc>
      </w:tr>
      <w:tr w:rsidR="00FD6662" w:rsidRPr="000D28BA" w14:paraId="35EF5080" w14:textId="77777777" w:rsidTr="00246961">
        <w:trPr>
          <w:gridBefore w:val="1"/>
          <w:wBefore w:w="30" w:type="dxa"/>
          <w:trHeight w:val="499"/>
        </w:trPr>
        <w:tc>
          <w:tcPr>
            <w:tcW w:w="142" w:type="dxa"/>
            <w:gridSpan w:val="2"/>
            <w:tcBorders>
              <w:top w:val="nil"/>
              <w:left w:val="nil"/>
              <w:bottom w:val="nil"/>
              <w:right w:val="nil"/>
            </w:tcBorders>
          </w:tcPr>
          <w:p w14:paraId="023792E6" w14:textId="77777777" w:rsidR="00FD6662" w:rsidRPr="000D28BA" w:rsidRDefault="00FD6662" w:rsidP="00994BBE"/>
        </w:tc>
        <w:tc>
          <w:tcPr>
            <w:tcW w:w="2693" w:type="dxa"/>
            <w:gridSpan w:val="2"/>
            <w:tcBorders>
              <w:top w:val="single" w:sz="6" w:space="0" w:color="auto"/>
              <w:left w:val="single" w:sz="12" w:space="0" w:color="auto"/>
              <w:bottom w:val="single" w:sz="6" w:space="0" w:color="auto"/>
              <w:right w:val="single" w:sz="6" w:space="0" w:color="auto"/>
            </w:tcBorders>
          </w:tcPr>
          <w:p w14:paraId="290B364E" w14:textId="77777777" w:rsidR="00FD6662" w:rsidRPr="000D28BA" w:rsidRDefault="00FD6662" w:rsidP="00994BBE">
            <w:r w:rsidRPr="000D28BA">
              <w:t>Prosjektleder (PL)</w:t>
            </w:r>
          </w:p>
        </w:tc>
        <w:tc>
          <w:tcPr>
            <w:tcW w:w="6895" w:type="dxa"/>
            <w:gridSpan w:val="7"/>
            <w:tcBorders>
              <w:top w:val="single" w:sz="6" w:space="0" w:color="auto"/>
              <w:left w:val="single" w:sz="6" w:space="0" w:color="auto"/>
              <w:bottom w:val="single" w:sz="6" w:space="0" w:color="auto"/>
              <w:right w:val="single" w:sz="12" w:space="0" w:color="auto"/>
            </w:tcBorders>
            <w:shd w:val="clear" w:color="auto" w:fill="F2F2F2"/>
            <w:vAlign w:val="center"/>
          </w:tcPr>
          <w:p w14:paraId="2E2F2362" w14:textId="77777777" w:rsidR="0039525A" w:rsidRPr="000D28BA" w:rsidRDefault="0039525A" w:rsidP="00994BBE"/>
          <w:p w14:paraId="616D374C" w14:textId="77777777" w:rsidR="00FD6662" w:rsidRPr="000D28BA" w:rsidRDefault="00FD6662" w:rsidP="00994BBE"/>
        </w:tc>
      </w:tr>
      <w:tr w:rsidR="00FD6662" w:rsidRPr="000D28BA" w14:paraId="47E5B71B" w14:textId="77777777" w:rsidTr="00246961">
        <w:trPr>
          <w:gridBefore w:val="1"/>
          <w:wBefore w:w="30" w:type="dxa"/>
          <w:trHeight w:val="499"/>
        </w:trPr>
        <w:tc>
          <w:tcPr>
            <w:tcW w:w="142" w:type="dxa"/>
            <w:gridSpan w:val="2"/>
            <w:tcBorders>
              <w:top w:val="nil"/>
              <w:left w:val="nil"/>
              <w:bottom w:val="nil"/>
              <w:right w:val="nil"/>
            </w:tcBorders>
          </w:tcPr>
          <w:p w14:paraId="38F01BF0" w14:textId="77777777" w:rsidR="00FD6662" w:rsidRPr="000D28BA" w:rsidRDefault="00FD6662" w:rsidP="00994BBE"/>
        </w:tc>
        <w:tc>
          <w:tcPr>
            <w:tcW w:w="2693" w:type="dxa"/>
            <w:gridSpan w:val="2"/>
            <w:tcBorders>
              <w:top w:val="single" w:sz="6" w:space="0" w:color="auto"/>
              <w:left w:val="single" w:sz="12" w:space="0" w:color="auto"/>
              <w:bottom w:val="single" w:sz="6" w:space="0" w:color="auto"/>
              <w:right w:val="single" w:sz="6" w:space="0" w:color="auto"/>
            </w:tcBorders>
          </w:tcPr>
          <w:p w14:paraId="6E6C8D11" w14:textId="5A4ABBC1" w:rsidR="00FD6662" w:rsidRPr="000D28BA" w:rsidRDefault="00A3567E" w:rsidP="00994BBE">
            <w:r>
              <w:t>Anleggsleder (AL)</w:t>
            </w:r>
          </w:p>
        </w:tc>
        <w:tc>
          <w:tcPr>
            <w:tcW w:w="6895" w:type="dxa"/>
            <w:gridSpan w:val="7"/>
            <w:tcBorders>
              <w:top w:val="single" w:sz="6" w:space="0" w:color="auto"/>
              <w:left w:val="single" w:sz="6" w:space="0" w:color="auto"/>
              <w:bottom w:val="single" w:sz="6" w:space="0" w:color="auto"/>
              <w:right w:val="single" w:sz="12" w:space="0" w:color="auto"/>
            </w:tcBorders>
            <w:shd w:val="clear" w:color="auto" w:fill="F2F2F2"/>
            <w:vAlign w:val="center"/>
          </w:tcPr>
          <w:p w14:paraId="556CBEEF" w14:textId="77777777" w:rsidR="00FD6662" w:rsidRPr="000D28BA" w:rsidRDefault="00FD6662" w:rsidP="00994BBE"/>
        </w:tc>
      </w:tr>
      <w:tr w:rsidR="00FD6662" w:rsidRPr="000D28BA" w14:paraId="564B344F" w14:textId="77777777" w:rsidTr="0053751C">
        <w:trPr>
          <w:gridBefore w:val="1"/>
          <w:wBefore w:w="30" w:type="dxa"/>
          <w:trHeight w:val="264"/>
        </w:trPr>
        <w:tc>
          <w:tcPr>
            <w:tcW w:w="142" w:type="dxa"/>
            <w:gridSpan w:val="2"/>
            <w:tcBorders>
              <w:top w:val="nil"/>
              <w:left w:val="nil"/>
              <w:bottom w:val="nil"/>
              <w:right w:val="nil"/>
            </w:tcBorders>
          </w:tcPr>
          <w:p w14:paraId="5EB557CC" w14:textId="77777777" w:rsidR="00FD6662" w:rsidRDefault="00FD6662" w:rsidP="00994BBE"/>
          <w:p w14:paraId="78E4D865" w14:textId="7B1E9133" w:rsidR="00694817" w:rsidRPr="000D28BA" w:rsidRDefault="00694817" w:rsidP="00994BBE"/>
        </w:tc>
        <w:tc>
          <w:tcPr>
            <w:tcW w:w="2693" w:type="dxa"/>
            <w:gridSpan w:val="2"/>
            <w:tcBorders>
              <w:top w:val="nil"/>
              <w:left w:val="nil"/>
              <w:bottom w:val="nil"/>
              <w:right w:val="nil"/>
            </w:tcBorders>
          </w:tcPr>
          <w:p w14:paraId="155548D8" w14:textId="77777777" w:rsidR="00FD6662" w:rsidRDefault="00FD6662" w:rsidP="00994BBE"/>
          <w:p w14:paraId="7E4EA070" w14:textId="003FF255" w:rsidR="00694817" w:rsidRPr="000D28BA" w:rsidRDefault="00694817" w:rsidP="00994BBE"/>
        </w:tc>
        <w:tc>
          <w:tcPr>
            <w:tcW w:w="1276" w:type="dxa"/>
            <w:tcBorders>
              <w:top w:val="nil"/>
              <w:left w:val="nil"/>
              <w:bottom w:val="nil"/>
              <w:right w:val="nil"/>
            </w:tcBorders>
          </w:tcPr>
          <w:p w14:paraId="296DE24C" w14:textId="77777777" w:rsidR="00FD6662" w:rsidRPr="000D28BA" w:rsidRDefault="00FD6662" w:rsidP="00994BBE"/>
        </w:tc>
        <w:tc>
          <w:tcPr>
            <w:tcW w:w="2440" w:type="dxa"/>
            <w:gridSpan w:val="2"/>
            <w:tcBorders>
              <w:top w:val="nil"/>
              <w:left w:val="nil"/>
              <w:bottom w:val="nil"/>
              <w:right w:val="nil"/>
            </w:tcBorders>
          </w:tcPr>
          <w:p w14:paraId="778F4FF4" w14:textId="77777777" w:rsidR="00FD6662" w:rsidRPr="000D28BA" w:rsidRDefault="00FD6662" w:rsidP="00994BBE"/>
        </w:tc>
        <w:tc>
          <w:tcPr>
            <w:tcW w:w="2017" w:type="dxa"/>
            <w:gridSpan w:val="2"/>
            <w:tcBorders>
              <w:top w:val="nil"/>
              <w:left w:val="nil"/>
              <w:bottom w:val="nil"/>
              <w:right w:val="nil"/>
            </w:tcBorders>
          </w:tcPr>
          <w:p w14:paraId="4FFB3562" w14:textId="77777777" w:rsidR="00FD6662" w:rsidRPr="000D28BA" w:rsidRDefault="00FD6662" w:rsidP="00994BBE"/>
        </w:tc>
        <w:tc>
          <w:tcPr>
            <w:tcW w:w="1162" w:type="dxa"/>
            <w:gridSpan w:val="2"/>
            <w:tcBorders>
              <w:top w:val="nil"/>
              <w:left w:val="nil"/>
              <w:bottom w:val="nil"/>
              <w:right w:val="nil"/>
            </w:tcBorders>
          </w:tcPr>
          <w:p w14:paraId="733BC03F" w14:textId="77777777" w:rsidR="00FD6662" w:rsidRPr="000D28BA" w:rsidRDefault="00FD6662" w:rsidP="00994BBE"/>
        </w:tc>
      </w:tr>
      <w:tr w:rsidR="00FD6662" w:rsidRPr="000D28BA" w14:paraId="173F808A" w14:textId="77777777" w:rsidTr="00246961">
        <w:trPr>
          <w:gridBefore w:val="1"/>
          <w:wBefore w:w="30" w:type="dxa"/>
          <w:trHeight w:val="264"/>
        </w:trPr>
        <w:tc>
          <w:tcPr>
            <w:tcW w:w="8568" w:type="dxa"/>
            <w:gridSpan w:val="9"/>
            <w:tcBorders>
              <w:top w:val="nil"/>
              <w:left w:val="nil"/>
              <w:bottom w:val="nil"/>
              <w:right w:val="nil"/>
            </w:tcBorders>
          </w:tcPr>
          <w:p w14:paraId="2C78FF0B" w14:textId="429143BA" w:rsidR="00671336" w:rsidRPr="0053751C" w:rsidRDefault="00337C12" w:rsidP="00994BBE">
            <w:pPr>
              <w:pStyle w:val="Overskrift2"/>
              <w:rPr>
                <w:rStyle w:val="Sterk"/>
                <w:b/>
                <w:bCs/>
              </w:rPr>
            </w:pPr>
            <w:r>
              <w:rPr>
                <w:rStyle w:val="Sterk"/>
                <w:b/>
                <w:bCs/>
              </w:rPr>
              <w:t>3</w:t>
            </w:r>
            <w:r w:rsidR="00671336" w:rsidRPr="0053751C">
              <w:rPr>
                <w:rStyle w:val="Sterk"/>
                <w:b/>
                <w:bCs/>
              </w:rPr>
              <w:t>.</w:t>
            </w:r>
            <w:r w:rsidR="00674CCB" w:rsidRPr="0053751C">
              <w:rPr>
                <w:rStyle w:val="Sterk"/>
                <w:b/>
                <w:bCs/>
              </w:rPr>
              <w:t>0</w:t>
            </w:r>
            <w:r w:rsidR="00671336" w:rsidRPr="0053751C">
              <w:rPr>
                <w:rStyle w:val="Sterk"/>
                <w:b/>
                <w:bCs/>
              </w:rPr>
              <w:t xml:space="preserve"> FORBEHOLD</w:t>
            </w:r>
          </w:p>
          <w:p w14:paraId="38DD18F2" w14:textId="77777777" w:rsidR="00352127" w:rsidRDefault="00352127" w:rsidP="00994BBE"/>
          <w:p w14:paraId="1512CE7D" w14:textId="77777777" w:rsidR="009219C5" w:rsidRDefault="009219C5" w:rsidP="00994BBE">
            <w:r w:rsidRPr="000D28BA">
              <w:t xml:space="preserve">Forbehold må prises og </w:t>
            </w:r>
            <w:r>
              <w:t xml:space="preserve">må </w:t>
            </w:r>
            <w:r w:rsidRPr="000D28BA">
              <w:t>dermed angis på tilbudsbrevet.</w:t>
            </w:r>
          </w:p>
          <w:p w14:paraId="0D884B55" w14:textId="77777777" w:rsidR="00352127" w:rsidRDefault="00352127" w:rsidP="00994BBE"/>
          <w:p w14:paraId="40BEBF04" w14:textId="77777777" w:rsidR="00352127" w:rsidRDefault="00352127" w:rsidP="00994BBE">
            <w:r>
              <w:t>Krysses av:</w:t>
            </w:r>
          </w:p>
          <w:p w14:paraId="70B2CCB3" w14:textId="77777777" w:rsidR="00352127" w:rsidRDefault="00352127" w:rsidP="00994BBE"/>
          <w:p w14:paraId="1663DD79" w14:textId="77777777" w:rsidR="00352127" w:rsidRDefault="00352127" w:rsidP="00994BBE">
            <w:r>
              <w:t xml:space="preserve"> </w:t>
            </w:r>
            <w:r>
              <w:rPr>
                <w:rFonts w:cs="Calibri"/>
              </w:rPr>
              <w:t>□</w:t>
            </w:r>
            <w:r>
              <w:t xml:space="preserve"> Tilbudet har ingen forbehold</w:t>
            </w:r>
          </w:p>
          <w:p w14:paraId="10343AE9" w14:textId="77777777" w:rsidR="00352127" w:rsidRDefault="00352127" w:rsidP="00994BBE"/>
          <w:p w14:paraId="3EC4A8DA" w14:textId="77777777" w:rsidR="009219C5" w:rsidRDefault="00352127" w:rsidP="00994BBE">
            <w:r>
              <w:t xml:space="preserve"> □</w:t>
            </w:r>
            <w:r w:rsidR="009219C5">
              <w:t xml:space="preserve"> Tilbudet har (antall</w:t>
            </w:r>
            <w:proofErr w:type="gramStart"/>
            <w:r w:rsidR="009219C5">
              <w:t xml:space="preserve"> :…</w:t>
            </w:r>
            <w:proofErr w:type="gramEnd"/>
            <w:r w:rsidR="009219C5">
              <w:t xml:space="preserve">……….) </w:t>
            </w:r>
            <w:r>
              <w:t xml:space="preserve"> forbehold</w:t>
            </w:r>
            <w:r w:rsidR="009219C5">
              <w:t xml:space="preserve"> som er beskrevet i tilbudsbrevet</w:t>
            </w:r>
          </w:p>
          <w:p w14:paraId="198E937B" w14:textId="77777777" w:rsidR="00FD6662" w:rsidRPr="000D28BA" w:rsidRDefault="00FD6662" w:rsidP="00994BBE"/>
        </w:tc>
        <w:tc>
          <w:tcPr>
            <w:tcW w:w="1162" w:type="dxa"/>
            <w:gridSpan w:val="2"/>
            <w:tcBorders>
              <w:top w:val="nil"/>
              <w:left w:val="nil"/>
              <w:bottom w:val="nil"/>
              <w:right w:val="nil"/>
            </w:tcBorders>
          </w:tcPr>
          <w:p w14:paraId="0DBC98D3" w14:textId="77777777" w:rsidR="00FD6662" w:rsidRPr="000D28BA" w:rsidRDefault="00FD6662" w:rsidP="00994BBE"/>
        </w:tc>
      </w:tr>
      <w:tr w:rsidR="00005030" w:rsidRPr="000D28BA" w14:paraId="195391E7" w14:textId="77777777" w:rsidTr="00246961">
        <w:trPr>
          <w:gridBefore w:val="1"/>
          <w:wBefore w:w="30" w:type="dxa"/>
          <w:trHeight w:val="563"/>
        </w:trPr>
        <w:tc>
          <w:tcPr>
            <w:tcW w:w="8568" w:type="dxa"/>
            <w:gridSpan w:val="9"/>
            <w:tcBorders>
              <w:top w:val="nil"/>
              <w:left w:val="nil"/>
              <w:bottom w:val="nil"/>
              <w:right w:val="nil"/>
            </w:tcBorders>
          </w:tcPr>
          <w:p w14:paraId="101C6BC8" w14:textId="59E00A44" w:rsidR="00671336" w:rsidRPr="00671336" w:rsidRDefault="00337C12" w:rsidP="00994BBE">
            <w:pPr>
              <w:pStyle w:val="Overskrift2"/>
            </w:pPr>
            <w:r>
              <w:t>4</w:t>
            </w:r>
            <w:r w:rsidR="00122D6B">
              <w:t>.0</w:t>
            </w:r>
            <w:r w:rsidR="003A3DE0">
              <w:t xml:space="preserve"> KONTAKTOPPLYSNINGER</w:t>
            </w:r>
          </w:p>
          <w:p w14:paraId="47FE8B47" w14:textId="77777777" w:rsidR="00005030" w:rsidRPr="000D28BA" w:rsidRDefault="00005030" w:rsidP="00994BBE"/>
        </w:tc>
        <w:tc>
          <w:tcPr>
            <w:tcW w:w="1162" w:type="dxa"/>
            <w:gridSpan w:val="2"/>
            <w:tcBorders>
              <w:top w:val="nil"/>
              <w:left w:val="nil"/>
              <w:bottom w:val="nil"/>
              <w:right w:val="nil"/>
            </w:tcBorders>
          </w:tcPr>
          <w:p w14:paraId="0B32076D" w14:textId="77777777" w:rsidR="00005030" w:rsidRPr="000D28BA" w:rsidRDefault="00005030" w:rsidP="00994BBE"/>
        </w:tc>
      </w:tr>
      <w:tr w:rsidR="00FD6662" w:rsidRPr="000D28BA" w14:paraId="01CB7183" w14:textId="77777777" w:rsidTr="00246961">
        <w:trPr>
          <w:gridBefore w:val="1"/>
          <w:wBefore w:w="30" w:type="dxa"/>
          <w:trHeight w:val="530"/>
        </w:trPr>
        <w:tc>
          <w:tcPr>
            <w:tcW w:w="142" w:type="dxa"/>
            <w:gridSpan w:val="2"/>
            <w:tcBorders>
              <w:top w:val="nil"/>
              <w:left w:val="nil"/>
              <w:bottom w:val="nil"/>
              <w:right w:val="nil"/>
            </w:tcBorders>
          </w:tcPr>
          <w:p w14:paraId="36111253" w14:textId="77777777" w:rsidR="00FD6662" w:rsidRPr="000D28BA" w:rsidRDefault="00FD6662" w:rsidP="00994BBE"/>
        </w:tc>
        <w:tc>
          <w:tcPr>
            <w:tcW w:w="2693" w:type="dxa"/>
            <w:gridSpan w:val="2"/>
            <w:tcBorders>
              <w:top w:val="single" w:sz="12" w:space="0" w:color="auto"/>
              <w:left w:val="single" w:sz="12" w:space="0" w:color="auto"/>
              <w:bottom w:val="single" w:sz="6" w:space="0" w:color="auto"/>
              <w:right w:val="single" w:sz="6" w:space="0" w:color="auto"/>
            </w:tcBorders>
          </w:tcPr>
          <w:p w14:paraId="47F8D7F6" w14:textId="77777777" w:rsidR="00FD6662" w:rsidRPr="000D28BA" w:rsidRDefault="00FD6662" w:rsidP="00994BBE">
            <w:r w:rsidRPr="000D28BA">
              <w:t>Firma:</w:t>
            </w:r>
          </w:p>
        </w:tc>
        <w:tc>
          <w:tcPr>
            <w:tcW w:w="6895" w:type="dxa"/>
            <w:gridSpan w:val="7"/>
            <w:tcBorders>
              <w:top w:val="single" w:sz="12" w:space="0" w:color="auto"/>
              <w:left w:val="single" w:sz="6" w:space="0" w:color="auto"/>
              <w:bottom w:val="single" w:sz="6" w:space="0" w:color="auto"/>
              <w:right w:val="single" w:sz="12" w:space="0" w:color="auto"/>
            </w:tcBorders>
            <w:shd w:val="clear" w:color="auto" w:fill="F2F2F2"/>
          </w:tcPr>
          <w:p w14:paraId="3081E218" w14:textId="77777777" w:rsidR="00FD6662" w:rsidRPr="000D28BA" w:rsidRDefault="00FD6662" w:rsidP="00994BBE"/>
        </w:tc>
      </w:tr>
      <w:tr w:rsidR="00FD6662" w:rsidRPr="000D28BA" w14:paraId="69153C67" w14:textId="77777777" w:rsidTr="00246961">
        <w:trPr>
          <w:gridBefore w:val="1"/>
          <w:wBefore w:w="30" w:type="dxa"/>
          <w:trHeight w:val="530"/>
        </w:trPr>
        <w:tc>
          <w:tcPr>
            <w:tcW w:w="142" w:type="dxa"/>
            <w:gridSpan w:val="2"/>
            <w:tcBorders>
              <w:top w:val="nil"/>
              <w:left w:val="nil"/>
              <w:bottom w:val="nil"/>
              <w:right w:val="nil"/>
            </w:tcBorders>
          </w:tcPr>
          <w:p w14:paraId="74CE6A4E" w14:textId="77777777" w:rsidR="00FD6662" w:rsidRPr="000D28BA" w:rsidRDefault="00FD6662" w:rsidP="00994BBE"/>
        </w:tc>
        <w:tc>
          <w:tcPr>
            <w:tcW w:w="2693" w:type="dxa"/>
            <w:gridSpan w:val="2"/>
            <w:tcBorders>
              <w:top w:val="single" w:sz="6" w:space="0" w:color="auto"/>
              <w:left w:val="single" w:sz="12" w:space="0" w:color="auto"/>
              <w:bottom w:val="single" w:sz="6" w:space="0" w:color="auto"/>
              <w:right w:val="single" w:sz="6" w:space="0" w:color="auto"/>
            </w:tcBorders>
          </w:tcPr>
          <w:p w14:paraId="2DD129A0" w14:textId="77777777" w:rsidR="00FD6662" w:rsidRPr="000D28BA" w:rsidRDefault="00FD6662" w:rsidP="00994BBE">
            <w:r w:rsidRPr="000D28BA">
              <w:t>Organisasjonsnummer:</w:t>
            </w:r>
          </w:p>
        </w:tc>
        <w:tc>
          <w:tcPr>
            <w:tcW w:w="6895" w:type="dxa"/>
            <w:gridSpan w:val="7"/>
            <w:tcBorders>
              <w:top w:val="single" w:sz="6" w:space="0" w:color="auto"/>
              <w:left w:val="single" w:sz="6" w:space="0" w:color="auto"/>
              <w:bottom w:val="single" w:sz="6" w:space="0" w:color="auto"/>
              <w:right w:val="single" w:sz="12" w:space="0" w:color="auto"/>
            </w:tcBorders>
            <w:shd w:val="clear" w:color="auto" w:fill="F2F2F2"/>
          </w:tcPr>
          <w:p w14:paraId="4C36B046" w14:textId="77777777" w:rsidR="00FD6662" w:rsidRPr="000D28BA" w:rsidRDefault="00FD6662" w:rsidP="00994BBE"/>
        </w:tc>
      </w:tr>
      <w:tr w:rsidR="00FD6662" w:rsidRPr="000D28BA" w14:paraId="3C664487" w14:textId="77777777" w:rsidTr="00246961">
        <w:trPr>
          <w:gridBefore w:val="1"/>
          <w:wBefore w:w="30" w:type="dxa"/>
          <w:trHeight w:val="530"/>
        </w:trPr>
        <w:tc>
          <w:tcPr>
            <w:tcW w:w="142" w:type="dxa"/>
            <w:gridSpan w:val="2"/>
            <w:tcBorders>
              <w:top w:val="nil"/>
              <w:left w:val="nil"/>
              <w:bottom w:val="nil"/>
              <w:right w:val="nil"/>
            </w:tcBorders>
          </w:tcPr>
          <w:p w14:paraId="6EBB267D" w14:textId="77777777" w:rsidR="00FD6662" w:rsidRPr="000D28BA" w:rsidRDefault="00FD6662" w:rsidP="00994BBE"/>
        </w:tc>
        <w:tc>
          <w:tcPr>
            <w:tcW w:w="2693" w:type="dxa"/>
            <w:gridSpan w:val="2"/>
            <w:tcBorders>
              <w:top w:val="single" w:sz="6" w:space="0" w:color="auto"/>
              <w:left w:val="single" w:sz="12" w:space="0" w:color="auto"/>
              <w:bottom w:val="single" w:sz="6" w:space="0" w:color="auto"/>
              <w:right w:val="single" w:sz="6" w:space="0" w:color="auto"/>
            </w:tcBorders>
          </w:tcPr>
          <w:p w14:paraId="1CC078E8" w14:textId="77777777" w:rsidR="00FD6662" w:rsidRPr="000D28BA" w:rsidRDefault="00FD6662" w:rsidP="00994BBE">
            <w:r w:rsidRPr="000D28BA">
              <w:t>Adresse/sted:</w:t>
            </w:r>
          </w:p>
        </w:tc>
        <w:tc>
          <w:tcPr>
            <w:tcW w:w="6895" w:type="dxa"/>
            <w:gridSpan w:val="7"/>
            <w:tcBorders>
              <w:top w:val="single" w:sz="6" w:space="0" w:color="auto"/>
              <w:left w:val="single" w:sz="6" w:space="0" w:color="auto"/>
              <w:bottom w:val="single" w:sz="6" w:space="0" w:color="auto"/>
              <w:right w:val="single" w:sz="12" w:space="0" w:color="auto"/>
            </w:tcBorders>
            <w:shd w:val="clear" w:color="auto" w:fill="F2F2F2"/>
          </w:tcPr>
          <w:p w14:paraId="1EEB1A8D" w14:textId="77777777" w:rsidR="00FD6662" w:rsidRPr="000D28BA" w:rsidRDefault="00FD6662" w:rsidP="00994BBE"/>
        </w:tc>
      </w:tr>
      <w:tr w:rsidR="00FD6662" w:rsidRPr="000D28BA" w14:paraId="4DEDA622" w14:textId="77777777" w:rsidTr="00246961">
        <w:trPr>
          <w:gridBefore w:val="1"/>
          <w:wBefore w:w="30" w:type="dxa"/>
          <w:trHeight w:val="530"/>
        </w:trPr>
        <w:tc>
          <w:tcPr>
            <w:tcW w:w="142" w:type="dxa"/>
            <w:gridSpan w:val="2"/>
            <w:tcBorders>
              <w:top w:val="nil"/>
              <w:left w:val="nil"/>
              <w:bottom w:val="nil"/>
              <w:right w:val="nil"/>
            </w:tcBorders>
          </w:tcPr>
          <w:p w14:paraId="3A5FB673" w14:textId="77777777" w:rsidR="00FD6662" w:rsidRPr="000D28BA" w:rsidRDefault="00FD6662" w:rsidP="00994BBE"/>
        </w:tc>
        <w:tc>
          <w:tcPr>
            <w:tcW w:w="2693" w:type="dxa"/>
            <w:gridSpan w:val="2"/>
            <w:tcBorders>
              <w:top w:val="single" w:sz="6" w:space="0" w:color="auto"/>
              <w:left w:val="single" w:sz="12" w:space="0" w:color="auto"/>
              <w:bottom w:val="single" w:sz="6" w:space="0" w:color="auto"/>
              <w:right w:val="single" w:sz="6" w:space="0" w:color="auto"/>
            </w:tcBorders>
          </w:tcPr>
          <w:p w14:paraId="04E73797" w14:textId="77777777" w:rsidR="00FD6662" w:rsidRPr="000D28BA" w:rsidRDefault="00FD6662" w:rsidP="00994BBE">
            <w:r w:rsidRPr="000D28BA">
              <w:t>Kontaktperson for tilbudet:</w:t>
            </w:r>
          </w:p>
        </w:tc>
        <w:tc>
          <w:tcPr>
            <w:tcW w:w="6895" w:type="dxa"/>
            <w:gridSpan w:val="7"/>
            <w:tcBorders>
              <w:top w:val="single" w:sz="6" w:space="0" w:color="auto"/>
              <w:left w:val="single" w:sz="6" w:space="0" w:color="auto"/>
              <w:bottom w:val="single" w:sz="6" w:space="0" w:color="auto"/>
              <w:right w:val="single" w:sz="12" w:space="0" w:color="auto"/>
            </w:tcBorders>
            <w:shd w:val="clear" w:color="auto" w:fill="F2F2F2"/>
          </w:tcPr>
          <w:p w14:paraId="354C5F38" w14:textId="77777777" w:rsidR="00FD6662" w:rsidRPr="000D28BA" w:rsidRDefault="00FD6662" w:rsidP="00994BBE"/>
        </w:tc>
      </w:tr>
      <w:tr w:rsidR="00FD6662" w:rsidRPr="000D28BA" w14:paraId="34B93ADD" w14:textId="77777777" w:rsidTr="00246961">
        <w:trPr>
          <w:gridBefore w:val="1"/>
          <w:wBefore w:w="30" w:type="dxa"/>
          <w:trHeight w:val="530"/>
        </w:trPr>
        <w:tc>
          <w:tcPr>
            <w:tcW w:w="142" w:type="dxa"/>
            <w:gridSpan w:val="2"/>
            <w:tcBorders>
              <w:top w:val="nil"/>
              <w:left w:val="nil"/>
              <w:bottom w:val="nil"/>
              <w:right w:val="nil"/>
            </w:tcBorders>
          </w:tcPr>
          <w:p w14:paraId="310B486F" w14:textId="77777777" w:rsidR="00FD6662" w:rsidRPr="000D28BA" w:rsidRDefault="00FD6662" w:rsidP="00994BBE"/>
        </w:tc>
        <w:tc>
          <w:tcPr>
            <w:tcW w:w="2693" w:type="dxa"/>
            <w:gridSpan w:val="2"/>
            <w:tcBorders>
              <w:top w:val="single" w:sz="6" w:space="0" w:color="auto"/>
              <w:left w:val="single" w:sz="12" w:space="0" w:color="auto"/>
              <w:bottom w:val="single" w:sz="6" w:space="0" w:color="auto"/>
              <w:right w:val="single" w:sz="6" w:space="0" w:color="auto"/>
            </w:tcBorders>
          </w:tcPr>
          <w:p w14:paraId="18E69B40" w14:textId="77777777" w:rsidR="00FD6662" w:rsidRPr="000D28BA" w:rsidRDefault="00FD6662" w:rsidP="00994BBE">
            <w:r w:rsidRPr="000D28BA">
              <w:t>Telefon:</w:t>
            </w:r>
          </w:p>
        </w:tc>
        <w:tc>
          <w:tcPr>
            <w:tcW w:w="6895" w:type="dxa"/>
            <w:gridSpan w:val="7"/>
            <w:tcBorders>
              <w:top w:val="single" w:sz="6" w:space="0" w:color="auto"/>
              <w:left w:val="single" w:sz="6" w:space="0" w:color="auto"/>
              <w:bottom w:val="single" w:sz="6" w:space="0" w:color="auto"/>
              <w:right w:val="single" w:sz="12" w:space="0" w:color="auto"/>
            </w:tcBorders>
            <w:shd w:val="clear" w:color="auto" w:fill="F2F2F2"/>
          </w:tcPr>
          <w:p w14:paraId="61DEA051" w14:textId="77777777" w:rsidR="00FD6662" w:rsidRPr="000D28BA" w:rsidRDefault="00FD6662" w:rsidP="00994BBE"/>
        </w:tc>
      </w:tr>
      <w:tr w:rsidR="00FD6662" w:rsidRPr="000D28BA" w14:paraId="0AE7DDF8" w14:textId="77777777" w:rsidTr="00246961">
        <w:trPr>
          <w:gridBefore w:val="1"/>
          <w:wBefore w:w="30" w:type="dxa"/>
          <w:trHeight w:val="530"/>
        </w:trPr>
        <w:tc>
          <w:tcPr>
            <w:tcW w:w="142" w:type="dxa"/>
            <w:gridSpan w:val="2"/>
            <w:tcBorders>
              <w:top w:val="nil"/>
              <w:left w:val="nil"/>
              <w:bottom w:val="nil"/>
              <w:right w:val="nil"/>
            </w:tcBorders>
          </w:tcPr>
          <w:p w14:paraId="4113F84B" w14:textId="77777777" w:rsidR="00FD6662" w:rsidRPr="000D28BA" w:rsidRDefault="00FD6662" w:rsidP="00994BBE"/>
        </w:tc>
        <w:tc>
          <w:tcPr>
            <w:tcW w:w="2693" w:type="dxa"/>
            <w:gridSpan w:val="2"/>
            <w:tcBorders>
              <w:top w:val="single" w:sz="6" w:space="0" w:color="auto"/>
              <w:left w:val="single" w:sz="12" w:space="0" w:color="auto"/>
              <w:bottom w:val="single" w:sz="12" w:space="0" w:color="auto"/>
              <w:right w:val="single" w:sz="6" w:space="0" w:color="auto"/>
            </w:tcBorders>
          </w:tcPr>
          <w:p w14:paraId="36291E14" w14:textId="77777777" w:rsidR="00FD6662" w:rsidRPr="000D28BA" w:rsidRDefault="00FD6662" w:rsidP="00994BBE">
            <w:r w:rsidRPr="000D28BA">
              <w:t xml:space="preserve">E-post: </w:t>
            </w:r>
          </w:p>
        </w:tc>
        <w:tc>
          <w:tcPr>
            <w:tcW w:w="6895" w:type="dxa"/>
            <w:gridSpan w:val="7"/>
            <w:tcBorders>
              <w:top w:val="single" w:sz="6" w:space="0" w:color="auto"/>
              <w:left w:val="single" w:sz="6" w:space="0" w:color="auto"/>
              <w:bottom w:val="single" w:sz="12" w:space="0" w:color="auto"/>
              <w:right w:val="single" w:sz="12" w:space="0" w:color="auto"/>
            </w:tcBorders>
            <w:shd w:val="clear" w:color="auto" w:fill="F2F2F2"/>
          </w:tcPr>
          <w:p w14:paraId="6273AE05" w14:textId="77777777" w:rsidR="00FD6662" w:rsidRPr="000D28BA" w:rsidRDefault="00FD6662" w:rsidP="00994BBE"/>
        </w:tc>
      </w:tr>
      <w:tr w:rsidR="00FD6662" w:rsidRPr="000D28BA" w14:paraId="7B4280CE" w14:textId="77777777" w:rsidTr="0053751C">
        <w:trPr>
          <w:gridBefore w:val="1"/>
          <w:wBefore w:w="30" w:type="dxa"/>
          <w:trHeight w:val="264"/>
        </w:trPr>
        <w:tc>
          <w:tcPr>
            <w:tcW w:w="142" w:type="dxa"/>
            <w:gridSpan w:val="2"/>
            <w:tcBorders>
              <w:top w:val="nil"/>
              <w:left w:val="nil"/>
              <w:bottom w:val="nil"/>
              <w:right w:val="nil"/>
            </w:tcBorders>
          </w:tcPr>
          <w:p w14:paraId="7C3B3900" w14:textId="77777777" w:rsidR="00FD6662" w:rsidRPr="000D28BA" w:rsidRDefault="00FD6662" w:rsidP="00994BBE"/>
        </w:tc>
        <w:tc>
          <w:tcPr>
            <w:tcW w:w="2693" w:type="dxa"/>
            <w:gridSpan w:val="2"/>
            <w:tcBorders>
              <w:top w:val="nil"/>
              <w:left w:val="nil"/>
              <w:bottom w:val="nil"/>
              <w:right w:val="nil"/>
            </w:tcBorders>
          </w:tcPr>
          <w:p w14:paraId="47221E55" w14:textId="77777777" w:rsidR="009219C5" w:rsidRPr="000D28BA" w:rsidRDefault="009219C5" w:rsidP="00994BBE"/>
        </w:tc>
        <w:tc>
          <w:tcPr>
            <w:tcW w:w="1276" w:type="dxa"/>
            <w:tcBorders>
              <w:top w:val="nil"/>
              <w:left w:val="nil"/>
              <w:bottom w:val="nil"/>
              <w:right w:val="nil"/>
            </w:tcBorders>
          </w:tcPr>
          <w:p w14:paraId="02F27EAC" w14:textId="77777777" w:rsidR="00FD6662" w:rsidRPr="000D28BA" w:rsidRDefault="00FD6662" w:rsidP="00994BBE"/>
        </w:tc>
        <w:tc>
          <w:tcPr>
            <w:tcW w:w="2440" w:type="dxa"/>
            <w:gridSpan w:val="2"/>
            <w:tcBorders>
              <w:top w:val="nil"/>
              <w:left w:val="nil"/>
              <w:bottom w:val="nil"/>
              <w:right w:val="nil"/>
            </w:tcBorders>
          </w:tcPr>
          <w:p w14:paraId="2BF22D28" w14:textId="77777777" w:rsidR="00FD6662" w:rsidRPr="000D28BA" w:rsidRDefault="00FD6662" w:rsidP="00994BBE"/>
        </w:tc>
        <w:tc>
          <w:tcPr>
            <w:tcW w:w="2017" w:type="dxa"/>
            <w:gridSpan w:val="2"/>
            <w:tcBorders>
              <w:top w:val="nil"/>
              <w:left w:val="nil"/>
              <w:bottom w:val="nil"/>
              <w:right w:val="nil"/>
            </w:tcBorders>
          </w:tcPr>
          <w:p w14:paraId="04BB1282" w14:textId="77777777" w:rsidR="00FD6662" w:rsidRPr="000D28BA" w:rsidRDefault="00FD6662" w:rsidP="00994BBE"/>
        </w:tc>
        <w:tc>
          <w:tcPr>
            <w:tcW w:w="1162" w:type="dxa"/>
            <w:gridSpan w:val="2"/>
            <w:tcBorders>
              <w:top w:val="nil"/>
              <w:left w:val="nil"/>
              <w:bottom w:val="nil"/>
              <w:right w:val="nil"/>
            </w:tcBorders>
          </w:tcPr>
          <w:p w14:paraId="17C1A779" w14:textId="77777777" w:rsidR="00FD6662" w:rsidRPr="000D28BA" w:rsidRDefault="00FD6662" w:rsidP="00994BBE"/>
        </w:tc>
      </w:tr>
      <w:tr w:rsidR="00FD6662" w:rsidRPr="000D28BA" w14:paraId="1BB76F61" w14:textId="77777777" w:rsidTr="0053751C">
        <w:trPr>
          <w:gridAfter w:val="1"/>
          <w:wAfter w:w="30" w:type="dxa"/>
          <w:trHeight w:val="377"/>
        </w:trPr>
        <w:tc>
          <w:tcPr>
            <w:tcW w:w="142" w:type="dxa"/>
            <w:gridSpan w:val="2"/>
            <w:tcBorders>
              <w:top w:val="nil"/>
              <w:left w:val="nil"/>
              <w:bottom w:val="nil"/>
              <w:right w:val="nil"/>
            </w:tcBorders>
          </w:tcPr>
          <w:p w14:paraId="4154535A" w14:textId="77777777" w:rsidR="00FD6662" w:rsidRPr="00671336" w:rsidRDefault="00FD6662" w:rsidP="00994BBE">
            <w:pPr>
              <w:pStyle w:val="Overskrift2"/>
            </w:pPr>
          </w:p>
        </w:tc>
        <w:tc>
          <w:tcPr>
            <w:tcW w:w="2693" w:type="dxa"/>
            <w:gridSpan w:val="2"/>
            <w:tcBorders>
              <w:top w:val="nil"/>
              <w:left w:val="nil"/>
              <w:bottom w:val="nil"/>
              <w:right w:val="nil"/>
            </w:tcBorders>
          </w:tcPr>
          <w:p w14:paraId="52CDE6A7" w14:textId="4DB331BE" w:rsidR="00FD6662" w:rsidRPr="00671336" w:rsidRDefault="00337C12" w:rsidP="00994BBE">
            <w:pPr>
              <w:pStyle w:val="Overskrift2"/>
            </w:pPr>
            <w:r>
              <w:t>5.0</w:t>
            </w:r>
            <w:r w:rsidR="00671336">
              <w:t xml:space="preserve">. </w:t>
            </w:r>
            <w:r w:rsidR="00671336" w:rsidRPr="00671336">
              <w:t>UNDERSKRIFT</w:t>
            </w:r>
          </w:p>
        </w:tc>
        <w:tc>
          <w:tcPr>
            <w:tcW w:w="1306" w:type="dxa"/>
            <w:gridSpan w:val="2"/>
            <w:tcBorders>
              <w:top w:val="nil"/>
              <w:left w:val="nil"/>
              <w:bottom w:val="nil"/>
              <w:right w:val="nil"/>
            </w:tcBorders>
          </w:tcPr>
          <w:p w14:paraId="4016710E" w14:textId="77777777" w:rsidR="00FD6662" w:rsidRPr="000D28BA" w:rsidRDefault="00FD6662" w:rsidP="00994BBE"/>
        </w:tc>
        <w:tc>
          <w:tcPr>
            <w:tcW w:w="2410" w:type="dxa"/>
            <w:tcBorders>
              <w:top w:val="nil"/>
              <w:left w:val="nil"/>
              <w:bottom w:val="nil"/>
              <w:right w:val="nil"/>
            </w:tcBorders>
          </w:tcPr>
          <w:p w14:paraId="37FBFE81" w14:textId="77777777" w:rsidR="00FD6662" w:rsidRPr="000D28BA" w:rsidRDefault="00FD6662" w:rsidP="00994BBE"/>
        </w:tc>
        <w:tc>
          <w:tcPr>
            <w:tcW w:w="2017" w:type="dxa"/>
            <w:gridSpan w:val="2"/>
            <w:tcBorders>
              <w:top w:val="nil"/>
              <w:left w:val="nil"/>
              <w:bottom w:val="nil"/>
              <w:right w:val="nil"/>
            </w:tcBorders>
          </w:tcPr>
          <w:p w14:paraId="595F5B3A" w14:textId="77777777" w:rsidR="00FD6662" w:rsidRPr="000D28BA" w:rsidRDefault="00FD6662" w:rsidP="00994BBE"/>
        </w:tc>
        <w:tc>
          <w:tcPr>
            <w:tcW w:w="1162" w:type="dxa"/>
            <w:gridSpan w:val="2"/>
            <w:tcBorders>
              <w:top w:val="nil"/>
              <w:left w:val="nil"/>
              <w:bottom w:val="nil"/>
              <w:right w:val="nil"/>
            </w:tcBorders>
          </w:tcPr>
          <w:p w14:paraId="3A3B9B09" w14:textId="77777777" w:rsidR="00FD6662" w:rsidRPr="000D28BA" w:rsidRDefault="00FD6662" w:rsidP="00994BBE"/>
        </w:tc>
      </w:tr>
      <w:tr w:rsidR="00FD6662" w:rsidRPr="000D28BA" w14:paraId="3C469B5C" w14:textId="77777777" w:rsidTr="0053751C">
        <w:trPr>
          <w:gridBefore w:val="1"/>
          <w:wBefore w:w="30" w:type="dxa"/>
          <w:trHeight w:val="264"/>
        </w:trPr>
        <w:tc>
          <w:tcPr>
            <w:tcW w:w="142" w:type="dxa"/>
            <w:gridSpan w:val="2"/>
            <w:tcBorders>
              <w:top w:val="nil"/>
              <w:left w:val="nil"/>
              <w:bottom w:val="nil"/>
              <w:right w:val="nil"/>
            </w:tcBorders>
          </w:tcPr>
          <w:p w14:paraId="67389E2C" w14:textId="77777777" w:rsidR="00FD6662" w:rsidRPr="000D28BA" w:rsidRDefault="00FD6662" w:rsidP="00994BBE"/>
        </w:tc>
        <w:tc>
          <w:tcPr>
            <w:tcW w:w="2693" w:type="dxa"/>
            <w:gridSpan w:val="2"/>
            <w:tcBorders>
              <w:top w:val="nil"/>
              <w:left w:val="nil"/>
              <w:bottom w:val="nil"/>
              <w:right w:val="nil"/>
            </w:tcBorders>
          </w:tcPr>
          <w:p w14:paraId="77AB065B" w14:textId="77777777" w:rsidR="00FD6662" w:rsidRDefault="00FD6662" w:rsidP="00994BBE"/>
          <w:p w14:paraId="0218F832" w14:textId="2D88E44C" w:rsidR="00337C12" w:rsidRPr="000D28BA" w:rsidRDefault="00337C12" w:rsidP="00994BBE"/>
        </w:tc>
        <w:tc>
          <w:tcPr>
            <w:tcW w:w="1276" w:type="dxa"/>
            <w:tcBorders>
              <w:top w:val="nil"/>
              <w:left w:val="nil"/>
              <w:bottom w:val="nil"/>
              <w:right w:val="nil"/>
            </w:tcBorders>
          </w:tcPr>
          <w:p w14:paraId="12F65375" w14:textId="77777777" w:rsidR="00FD6662" w:rsidRPr="000D28BA" w:rsidRDefault="00FD6662" w:rsidP="00994BBE"/>
        </w:tc>
        <w:tc>
          <w:tcPr>
            <w:tcW w:w="2440" w:type="dxa"/>
            <w:gridSpan w:val="2"/>
            <w:tcBorders>
              <w:top w:val="nil"/>
              <w:left w:val="nil"/>
              <w:bottom w:val="nil"/>
              <w:right w:val="nil"/>
            </w:tcBorders>
          </w:tcPr>
          <w:p w14:paraId="0EEC7950" w14:textId="77777777" w:rsidR="00FD6662" w:rsidRPr="000D28BA" w:rsidRDefault="00FD6662" w:rsidP="00994BBE"/>
        </w:tc>
        <w:tc>
          <w:tcPr>
            <w:tcW w:w="2017" w:type="dxa"/>
            <w:gridSpan w:val="2"/>
            <w:tcBorders>
              <w:top w:val="nil"/>
              <w:left w:val="nil"/>
              <w:bottom w:val="nil"/>
              <w:right w:val="nil"/>
            </w:tcBorders>
          </w:tcPr>
          <w:p w14:paraId="20F6B952" w14:textId="77777777" w:rsidR="00FD6662" w:rsidRPr="000D28BA" w:rsidRDefault="00FD6662" w:rsidP="00994BBE"/>
        </w:tc>
        <w:tc>
          <w:tcPr>
            <w:tcW w:w="1162" w:type="dxa"/>
            <w:gridSpan w:val="2"/>
            <w:tcBorders>
              <w:top w:val="nil"/>
              <w:left w:val="nil"/>
              <w:bottom w:val="nil"/>
              <w:right w:val="nil"/>
            </w:tcBorders>
          </w:tcPr>
          <w:p w14:paraId="34304EAA" w14:textId="77777777" w:rsidR="00FD6662" w:rsidRPr="000D28BA" w:rsidRDefault="00FD6662" w:rsidP="00994BBE"/>
        </w:tc>
      </w:tr>
      <w:tr w:rsidR="00FD6662" w:rsidRPr="000D28BA" w14:paraId="2E5B1357" w14:textId="77777777" w:rsidTr="0053751C">
        <w:trPr>
          <w:gridBefore w:val="1"/>
          <w:wBefore w:w="30" w:type="dxa"/>
          <w:trHeight w:val="722"/>
        </w:trPr>
        <w:tc>
          <w:tcPr>
            <w:tcW w:w="2835" w:type="dxa"/>
            <w:gridSpan w:val="4"/>
            <w:tcBorders>
              <w:top w:val="nil"/>
              <w:left w:val="nil"/>
              <w:bottom w:val="nil"/>
              <w:right w:val="nil"/>
            </w:tcBorders>
          </w:tcPr>
          <w:p w14:paraId="7BC2FCD3" w14:textId="77777777" w:rsidR="00FD6662" w:rsidRPr="000D28BA" w:rsidRDefault="00FD6662" w:rsidP="00994BBE">
            <w:r w:rsidRPr="000D28BA">
              <w:t xml:space="preserve">Sted: </w:t>
            </w:r>
          </w:p>
        </w:tc>
        <w:tc>
          <w:tcPr>
            <w:tcW w:w="1276" w:type="dxa"/>
            <w:tcBorders>
              <w:top w:val="nil"/>
              <w:left w:val="nil"/>
              <w:bottom w:val="single" w:sz="2" w:space="0" w:color="auto"/>
              <w:right w:val="nil"/>
            </w:tcBorders>
          </w:tcPr>
          <w:p w14:paraId="2325D501" w14:textId="77777777" w:rsidR="00FD6662" w:rsidRDefault="00FD6662" w:rsidP="00994BBE"/>
          <w:p w14:paraId="4C86D34C" w14:textId="77777777" w:rsidR="00161A9F" w:rsidRDefault="00161A9F" w:rsidP="00994BBE"/>
          <w:p w14:paraId="1AB94923" w14:textId="77777777" w:rsidR="00161A9F" w:rsidRDefault="00161A9F" w:rsidP="00994BBE"/>
          <w:p w14:paraId="5C792FB5" w14:textId="77777777" w:rsidR="00161A9F" w:rsidRDefault="00161A9F" w:rsidP="00994BBE"/>
          <w:p w14:paraId="026A13C8" w14:textId="513795C3" w:rsidR="00161A9F" w:rsidRPr="000D28BA" w:rsidRDefault="00161A9F" w:rsidP="00994BBE"/>
        </w:tc>
        <w:tc>
          <w:tcPr>
            <w:tcW w:w="2440" w:type="dxa"/>
            <w:gridSpan w:val="2"/>
            <w:tcBorders>
              <w:top w:val="nil"/>
              <w:left w:val="nil"/>
              <w:bottom w:val="nil"/>
              <w:right w:val="nil"/>
            </w:tcBorders>
          </w:tcPr>
          <w:p w14:paraId="3A858D23" w14:textId="77777777" w:rsidR="00FD6662" w:rsidRPr="000D28BA" w:rsidRDefault="00FD6662" w:rsidP="00994BBE">
            <w:r w:rsidRPr="000D28BA">
              <w:t>Dato:</w:t>
            </w:r>
          </w:p>
        </w:tc>
        <w:tc>
          <w:tcPr>
            <w:tcW w:w="2017" w:type="dxa"/>
            <w:gridSpan w:val="2"/>
            <w:tcBorders>
              <w:top w:val="nil"/>
              <w:left w:val="nil"/>
              <w:bottom w:val="single" w:sz="2" w:space="0" w:color="auto"/>
              <w:right w:val="nil"/>
            </w:tcBorders>
          </w:tcPr>
          <w:p w14:paraId="30845B60" w14:textId="77777777" w:rsidR="00FD6662" w:rsidRPr="000D28BA" w:rsidRDefault="00FD6662" w:rsidP="00994BBE"/>
        </w:tc>
        <w:tc>
          <w:tcPr>
            <w:tcW w:w="1162" w:type="dxa"/>
            <w:gridSpan w:val="2"/>
            <w:tcBorders>
              <w:top w:val="nil"/>
              <w:left w:val="nil"/>
              <w:bottom w:val="single" w:sz="2" w:space="0" w:color="auto"/>
              <w:right w:val="nil"/>
            </w:tcBorders>
          </w:tcPr>
          <w:p w14:paraId="60B22C51" w14:textId="77777777" w:rsidR="00FD6662" w:rsidRPr="000D28BA" w:rsidRDefault="00FD6662" w:rsidP="00994BBE"/>
        </w:tc>
      </w:tr>
      <w:tr w:rsidR="00FD6662" w:rsidRPr="000D28BA" w14:paraId="2E5EA710" w14:textId="77777777" w:rsidTr="0053751C">
        <w:trPr>
          <w:gridBefore w:val="1"/>
          <w:wBefore w:w="30" w:type="dxa"/>
          <w:trHeight w:val="264"/>
        </w:trPr>
        <w:tc>
          <w:tcPr>
            <w:tcW w:w="4111" w:type="dxa"/>
            <w:gridSpan w:val="5"/>
            <w:tcBorders>
              <w:top w:val="nil"/>
              <w:left w:val="nil"/>
              <w:bottom w:val="nil"/>
              <w:right w:val="nil"/>
            </w:tcBorders>
          </w:tcPr>
          <w:p w14:paraId="22E58CBE" w14:textId="77777777" w:rsidR="00FD6662" w:rsidRPr="000D28BA" w:rsidRDefault="00FD6662" w:rsidP="00994BBE">
            <w:r w:rsidRPr="000D28BA">
              <w:t xml:space="preserve"> (Firmastempel og forpliktende underskrift)</w:t>
            </w:r>
          </w:p>
        </w:tc>
        <w:tc>
          <w:tcPr>
            <w:tcW w:w="2440" w:type="dxa"/>
            <w:gridSpan w:val="2"/>
            <w:tcBorders>
              <w:top w:val="nil"/>
              <w:left w:val="nil"/>
              <w:bottom w:val="nil"/>
              <w:right w:val="nil"/>
            </w:tcBorders>
          </w:tcPr>
          <w:p w14:paraId="5B55207A" w14:textId="77777777" w:rsidR="00FD6662" w:rsidRPr="000D28BA" w:rsidRDefault="00FD6662" w:rsidP="00994BBE"/>
        </w:tc>
        <w:tc>
          <w:tcPr>
            <w:tcW w:w="2017" w:type="dxa"/>
            <w:gridSpan w:val="2"/>
            <w:tcBorders>
              <w:top w:val="nil"/>
              <w:left w:val="nil"/>
              <w:bottom w:val="nil"/>
              <w:right w:val="nil"/>
            </w:tcBorders>
          </w:tcPr>
          <w:p w14:paraId="6BCBBEC9" w14:textId="77777777" w:rsidR="00FD6662" w:rsidRPr="000D28BA" w:rsidRDefault="00FD6662" w:rsidP="00994BBE"/>
        </w:tc>
        <w:tc>
          <w:tcPr>
            <w:tcW w:w="1162" w:type="dxa"/>
            <w:gridSpan w:val="2"/>
            <w:tcBorders>
              <w:top w:val="nil"/>
              <w:left w:val="nil"/>
              <w:bottom w:val="nil"/>
              <w:right w:val="nil"/>
            </w:tcBorders>
          </w:tcPr>
          <w:p w14:paraId="02631664" w14:textId="77777777" w:rsidR="00FD6662" w:rsidRPr="000D28BA" w:rsidRDefault="00FD6662" w:rsidP="00994BBE"/>
        </w:tc>
      </w:tr>
    </w:tbl>
    <w:p w14:paraId="003BD527" w14:textId="77777777" w:rsidR="0005296C" w:rsidRPr="000D28BA" w:rsidRDefault="0005296C" w:rsidP="00994BBE"/>
    <w:sectPr w:rsidR="0005296C" w:rsidRPr="000D28BA" w:rsidSect="00884BC9">
      <w:headerReference w:type="default" r:id="rId13"/>
      <w:headerReference w:type="first" r:id="rId14"/>
      <w:pgSz w:w="11907" w:h="16840" w:code="9"/>
      <w:pgMar w:top="1418" w:right="1418" w:bottom="567" w:left="1418" w:header="454" w:footer="227" w:gutter="0"/>
      <w:paperSrc w:first="15" w:other="15"/>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3CBC5" w14:textId="77777777" w:rsidR="00F8434A" w:rsidRDefault="00F8434A" w:rsidP="00994BBE">
      <w:r>
        <w:separator/>
      </w:r>
    </w:p>
    <w:p w14:paraId="272D169D" w14:textId="77777777" w:rsidR="00F8434A" w:rsidRDefault="00F8434A" w:rsidP="00994BBE"/>
    <w:p w14:paraId="07C95AE8" w14:textId="77777777" w:rsidR="00F8434A" w:rsidRDefault="00F8434A" w:rsidP="00994BBE"/>
    <w:p w14:paraId="52B12FE6" w14:textId="77777777" w:rsidR="00F8434A" w:rsidRDefault="00F8434A" w:rsidP="00994BBE"/>
    <w:p w14:paraId="72877E8A" w14:textId="77777777" w:rsidR="00F8434A" w:rsidRDefault="00F8434A" w:rsidP="00994BBE"/>
    <w:p w14:paraId="530E7B3A" w14:textId="77777777" w:rsidR="00F8434A" w:rsidRDefault="00F8434A" w:rsidP="00994BBE"/>
    <w:p w14:paraId="6D9A4D17" w14:textId="77777777" w:rsidR="00F8434A" w:rsidRDefault="00F8434A" w:rsidP="00994BBE"/>
    <w:p w14:paraId="538C5035" w14:textId="77777777" w:rsidR="00F8434A" w:rsidRDefault="00F8434A" w:rsidP="00994BBE"/>
    <w:p w14:paraId="48EDEDFA" w14:textId="77777777" w:rsidR="00F8434A" w:rsidRDefault="00F8434A" w:rsidP="00994BBE"/>
    <w:p w14:paraId="6ACF58CC" w14:textId="77777777" w:rsidR="00F8434A" w:rsidRDefault="00F8434A" w:rsidP="00994BBE"/>
    <w:p w14:paraId="2F8E872B" w14:textId="77777777" w:rsidR="00F8434A" w:rsidRDefault="00F8434A" w:rsidP="00994BBE"/>
    <w:p w14:paraId="09E4363F" w14:textId="77777777" w:rsidR="00F8434A" w:rsidRDefault="00F8434A" w:rsidP="00994BBE"/>
    <w:p w14:paraId="1301B627" w14:textId="77777777" w:rsidR="00F8434A" w:rsidRDefault="00F8434A" w:rsidP="00994BBE"/>
    <w:p w14:paraId="43B5B08A" w14:textId="77777777" w:rsidR="00F8434A" w:rsidRDefault="00F8434A" w:rsidP="00994BBE"/>
    <w:p w14:paraId="2C4264B7" w14:textId="77777777" w:rsidR="00F8434A" w:rsidRDefault="00F8434A" w:rsidP="00994BBE"/>
    <w:p w14:paraId="0A1E9E5F" w14:textId="77777777" w:rsidR="00F8434A" w:rsidRDefault="00F8434A" w:rsidP="00994BBE"/>
    <w:p w14:paraId="53AE467A" w14:textId="77777777" w:rsidR="00F8434A" w:rsidRDefault="00F8434A" w:rsidP="00994BBE"/>
    <w:p w14:paraId="5FD2975A" w14:textId="77777777" w:rsidR="00F8434A" w:rsidRDefault="00F8434A" w:rsidP="00994BBE"/>
    <w:p w14:paraId="2D053A27" w14:textId="77777777" w:rsidR="00F8434A" w:rsidRDefault="00F8434A" w:rsidP="00994BBE"/>
    <w:p w14:paraId="3C94B792" w14:textId="77777777" w:rsidR="00F8434A" w:rsidRDefault="00F8434A" w:rsidP="00994BBE"/>
    <w:p w14:paraId="305327DE" w14:textId="77777777" w:rsidR="00F8434A" w:rsidRDefault="00F8434A" w:rsidP="00994BBE"/>
    <w:p w14:paraId="012D4299" w14:textId="77777777" w:rsidR="00F8434A" w:rsidRDefault="00F8434A" w:rsidP="00994BBE"/>
    <w:p w14:paraId="40609DFB" w14:textId="77777777" w:rsidR="00F8434A" w:rsidRDefault="00F8434A" w:rsidP="00994BBE"/>
    <w:p w14:paraId="55997B14" w14:textId="77777777" w:rsidR="00F8434A" w:rsidRDefault="00F8434A" w:rsidP="00994BBE"/>
    <w:p w14:paraId="7C138BD9" w14:textId="77777777" w:rsidR="00F8434A" w:rsidRDefault="00F8434A" w:rsidP="00994BBE"/>
    <w:p w14:paraId="14E8FF04" w14:textId="77777777" w:rsidR="00F8434A" w:rsidRDefault="00F8434A" w:rsidP="00994BBE"/>
    <w:p w14:paraId="498C079B" w14:textId="77777777" w:rsidR="00F8434A" w:rsidRDefault="00F8434A" w:rsidP="00994BBE"/>
    <w:p w14:paraId="1C0CA645" w14:textId="77777777" w:rsidR="00F8434A" w:rsidRDefault="00F8434A" w:rsidP="00994BBE"/>
    <w:p w14:paraId="2C535A31" w14:textId="77777777" w:rsidR="00F8434A" w:rsidRDefault="00F8434A" w:rsidP="00994BBE"/>
    <w:p w14:paraId="14B7DB53" w14:textId="77777777" w:rsidR="00F8434A" w:rsidRDefault="00F8434A" w:rsidP="00994BBE"/>
    <w:p w14:paraId="6C65CA9A" w14:textId="77777777" w:rsidR="00F8434A" w:rsidRDefault="00F8434A" w:rsidP="00994BBE"/>
    <w:p w14:paraId="181A72C7" w14:textId="77777777" w:rsidR="00F8434A" w:rsidRDefault="00F8434A" w:rsidP="00994BBE"/>
    <w:p w14:paraId="49B20772" w14:textId="77777777" w:rsidR="00F8434A" w:rsidRDefault="00F8434A" w:rsidP="00994BBE"/>
    <w:p w14:paraId="4DD4815F" w14:textId="77777777" w:rsidR="00F8434A" w:rsidRDefault="00F8434A" w:rsidP="00994BBE"/>
    <w:p w14:paraId="6C73F4FF" w14:textId="77777777" w:rsidR="00F8434A" w:rsidRDefault="00F8434A" w:rsidP="00994BBE"/>
    <w:p w14:paraId="378AD286" w14:textId="77777777" w:rsidR="00F8434A" w:rsidRDefault="00F8434A" w:rsidP="00994BBE"/>
    <w:p w14:paraId="63BB2A21" w14:textId="77777777" w:rsidR="00F8434A" w:rsidRDefault="00F8434A" w:rsidP="00994BBE"/>
    <w:p w14:paraId="1E4C30D2" w14:textId="77777777" w:rsidR="00F8434A" w:rsidRDefault="00F8434A" w:rsidP="00994BBE"/>
    <w:p w14:paraId="6BF9B34A" w14:textId="77777777" w:rsidR="00F8434A" w:rsidRDefault="00F8434A" w:rsidP="00994BBE"/>
    <w:p w14:paraId="65601744" w14:textId="77777777" w:rsidR="00F8434A" w:rsidRDefault="00F8434A" w:rsidP="00994BBE"/>
    <w:p w14:paraId="32696F6F" w14:textId="77777777" w:rsidR="00F8434A" w:rsidRDefault="00F8434A" w:rsidP="00994BBE"/>
    <w:p w14:paraId="11E4C61A" w14:textId="77777777" w:rsidR="00F8434A" w:rsidRDefault="00F8434A" w:rsidP="00994BBE"/>
    <w:p w14:paraId="10907F95" w14:textId="77777777" w:rsidR="00F8434A" w:rsidRDefault="00F8434A" w:rsidP="00994BBE"/>
    <w:p w14:paraId="127B2A15" w14:textId="77777777" w:rsidR="00F8434A" w:rsidRDefault="00F8434A" w:rsidP="00994BBE"/>
    <w:p w14:paraId="1A0A2EE3" w14:textId="77777777" w:rsidR="00F8434A" w:rsidRDefault="00F8434A" w:rsidP="00994BBE"/>
    <w:p w14:paraId="13B58A57" w14:textId="77777777" w:rsidR="00F8434A" w:rsidRDefault="00F8434A" w:rsidP="00994BBE"/>
    <w:p w14:paraId="3688F736" w14:textId="77777777" w:rsidR="00F8434A" w:rsidRDefault="00F8434A" w:rsidP="00994BBE"/>
    <w:p w14:paraId="3F8090A8" w14:textId="77777777" w:rsidR="00F8434A" w:rsidRDefault="00F8434A" w:rsidP="00994BBE"/>
    <w:p w14:paraId="423A6628" w14:textId="77777777" w:rsidR="00F8434A" w:rsidRDefault="00F8434A" w:rsidP="00994BBE"/>
    <w:p w14:paraId="556DE04D" w14:textId="77777777" w:rsidR="00F8434A" w:rsidRDefault="00F8434A" w:rsidP="00994BBE"/>
    <w:p w14:paraId="7342C6A8" w14:textId="77777777" w:rsidR="00F8434A" w:rsidRDefault="00F8434A" w:rsidP="00994BBE"/>
    <w:p w14:paraId="63CC0F51" w14:textId="77777777" w:rsidR="00F8434A" w:rsidRDefault="00F8434A" w:rsidP="00994BBE"/>
    <w:p w14:paraId="26749309" w14:textId="77777777" w:rsidR="00F8434A" w:rsidRDefault="00F8434A" w:rsidP="00994BBE"/>
    <w:p w14:paraId="6139765E" w14:textId="77777777" w:rsidR="00F8434A" w:rsidRDefault="00F8434A" w:rsidP="00994BBE"/>
    <w:p w14:paraId="747ED387" w14:textId="77777777" w:rsidR="00F8434A" w:rsidRDefault="00F8434A" w:rsidP="00994BBE"/>
    <w:p w14:paraId="4085EB03" w14:textId="77777777" w:rsidR="00F8434A" w:rsidRDefault="00F8434A" w:rsidP="00994BBE"/>
    <w:p w14:paraId="6C95AD6D" w14:textId="77777777" w:rsidR="00F8434A" w:rsidRDefault="00F8434A" w:rsidP="00994BBE"/>
    <w:p w14:paraId="452B188C" w14:textId="77777777" w:rsidR="00F8434A" w:rsidRDefault="00F8434A" w:rsidP="00994BBE"/>
    <w:p w14:paraId="215986B5" w14:textId="77777777" w:rsidR="00F8434A" w:rsidRDefault="00F8434A" w:rsidP="00994BBE"/>
    <w:p w14:paraId="02918B0D" w14:textId="77777777" w:rsidR="00F8434A" w:rsidRDefault="00F8434A" w:rsidP="00994BBE"/>
    <w:p w14:paraId="2490152A" w14:textId="77777777" w:rsidR="00F8434A" w:rsidRDefault="00F8434A" w:rsidP="00994BBE"/>
    <w:p w14:paraId="4688C2E1" w14:textId="77777777" w:rsidR="00F8434A" w:rsidRDefault="00F8434A" w:rsidP="00994BBE"/>
    <w:p w14:paraId="07A8FB52" w14:textId="77777777" w:rsidR="00F8434A" w:rsidRDefault="00F8434A" w:rsidP="00994BBE"/>
    <w:p w14:paraId="78BE3A7F" w14:textId="77777777" w:rsidR="00F8434A" w:rsidRDefault="00F8434A" w:rsidP="00994BBE"/>
    <w:p w14:paraId="34D725CE" w14:textId="77777777" w:rsidR="00F8434A" w:rsidRDefault="00F8434A" w:rsidP="00994BBE"/>
    <w:p w14:paraId="3CD2197E" w14:textId="77777777" w:rsidR="00F8434A" w:rsidRDefault="00F8434A" w:rsidP="00994BBE"/>
    <w:p w14:paraId="6328BF74" w14:textId="77777777" w:rsidR="00F8434A" w:rsidRDefault="00F8434A" w:rsidP="00994BBE"/>
    <w:p w14:paraId="2D45A653" w14:textId="77777777" w:rsidR="00F8434A" w:rsidRDefault="00F8434A" w:rsidP="00994BBE"/>
    <w:p w14:paraId="640A882E" w14:textId="77777777" w:rsidR="00F8434A" w:rsidRDefault="00F8434A" w:rsidP="00994BBE"/>
    <w:p w14:paraId="0317383D" w14:textId="77777777" w:rsidR="00F8434A" w:rsidRDefault="00F8434A" w:rsidP="00994BBE"/>
    <w:p w14:paraId="2CD52260" w14:textId="77777777" w:rsidR="00F8434A" w:rsidRDefault="00F8434A" w:rsidP="00994BBE"/>
    <w:p w14:paraId="079488C9" w14:textId="77777777" w:rsidR="00F8434A" w:rsidRDefault="00F8434A" w:rsidP="00994BBE"/>
    <w:p w14:paraId="68502B35" w14:textId="77777777" w:rsidR="00F8434A" w:rsidRDefault="00F8434A" w:rsidP="00994BBE"/>
    <w:p w14:paraId="66968630" w14:textId="77777777" w:rsidR="00F8434A" w:rsidRDefault="00F8434A" w:rsidP="00994BBE"/>
    <w:p w14:paraId="37A6DBE5" w14:textId="77777777" w:rsidR="00F8434A" w:rsidRDefault="00F8434A" w:rsidP="00994BBE"/>
    <w:p w14:paraId="174EAEB8" w14:textId="77777777" w:rsidR="00F8434A" w:rsidRDefault="00F8434A" w:rsidP="00994BBE"/>
    <w:p w14:paraId="40918A1B" w14:textId="77777777" w:rsidR="00F8434A" w:rsidRDefault="00F8434A" w:rsidP="00994BBE"/>
    <w:p w14:paraId="2A6C0FAB" w14:textId="77777777" w:rsidR="00F8434A" w:rsidRDefault="00F8434A" w:rsidP="00994BBE"/>
    <w:p w14:paraId="0EA1CF24" w14:textId="77777777" w:rsidR="00F8434A" w:rsidRDefault="00F8434A" w:rsidP="00994BBE"/>
    <w:p w14:paraId="70945E82" w14:textId="77777777" w:rsidR="00F8434A" w:rsidRDefault="00F8434A" w:rsidP="00994BBE"/>
    <w:p w14:paraId="06FA978B" w14:textId="77777777" w:rsidR="00F8434A" w:rsidRDefault="00F8434A" w:rsidP="00994BBE"/>
    <w:p w14:paraId="56945BC7" w14:textId="77777777" w:rsidR="00F8434A" w:rsidRDefault="00F8434A" w:rsidP="00994BBE"/>
    <w:p w14:paraId="1491C88C" w14:textId="77777777" w:rsidR="00F8434A" w:rsidRDefault="00F8434A" w:rsidP="00994BBE"/>
    <w:p w14:paraId="37C761E0" w14:textId="77777777" w:rsidR="00F8434A" w:rsidRDefault="00F8434A" w:rsidP="00994BBE"/>
    <w:p w14:paraId="77029EFF" w14:textId="77777777" w:rsidR="00F8434A" w:rsidRDefault="00F8434A" w:rsidP="00994BBE"/>
    <w:p w14:paraId="3A9A878F" w14:textId="77777777" w:rsidR="00F8434A" w:rsidRDefault="00F8434A" w:rsidP="00994BBE"/>
    <w:p w14:paraId="554F5A94" w14:textId="77777777" w:rsidR="00F8434A" w:rsidRDefault="00F8434A" w:rsidP="00994BBE"/>
    <w:p w14:paraId="6052D39A" w14:textId="77777777" w:rsidR="00F8434A" w:rsidRDefault="00F8434A" w:rsidP="00994BBE"/>
    <w:p w14:paraId="648CB41A" w14:textId="77777777" w:rsidR="00F8434A" w:rsidRDefault="00F8434A" w:rsidP="00994BBE"/>
    <w:p w14:paraId="04E63EA3" w14:textId="77777777" w:rsidR="00F8434A" w:rsidRDefault="00F8434A" w:rsidP="00994BBE"/>
    <w:p w14:paraId="0FFDA9FE" w14:textId="77777777" w:rsidR="00F8434A" w:rsidRDefault="00F8434A" w:rsidP="00994BBE"/>
    <w:p w14:paraId="116F2049" w14:textId="77777777" w:rsidR="00F8434A" w:rsidRDefault="00F8434A" w:rsidP="00994BBE"/>
    <w:p w14:paraId="6F364E08" w14:textId="77777777" w:rsidR="00F8434A" w:rsidRDefault="00F8434A" w:rsidP="00994BBE"/>
    <w:p w14:paraId="115C8DFB" w14:textId="77777777" w:rsidR="00F8434A" w:rsidRDefault="00F8434A" w:rsidP="00994BBE"/>
    <w:p w14:paraId="26BFA070" w14:textId="77777777" w:rsidR="00F8434A" w:rsidRDefault="00F8434A" w:rsidP="00994BBE"/>
    <w:p w14:paraId="207AC2C1" w14:textId="77777777" w:rsidR="00F8434A" w:rsidRDefault="00F8434A" w:rsidP="00994BBE"/>
    <w:p w14:paraId="208E2654" w14:textId="77777777" w:rsidR="00F8434A" w:rsidRDefault="00F8434A" w:rsidP="00994BBE"/>
    <w:p w14:paraId="0861318C" w14:textId="77777777" w:rsidR="00F8434A" w:rsidRDefault="00F8434A" w:rsidP="00994BBE"/>
    <w:p w14:paraId="13B670D9" w14:textId="77777777" w:rsidR="00F8434A" w:rsidRDefault="00F8434A" w:rsidP="00994BBE"/>
    <w:p w14:paraId="5913F605" w14:textId="77777777" w:rsidR="00F8434A" w:rsidRDefault="00F8434A" w:rsidP="00994BBE"/>
    <w:p w14:paraId="6DD1F8B4" w14:textId="77777777" w:rsidR="00F8434A" w:rsidRDefault="00F8434A" w:rsidP="00994BBE"/>
    <w:p w14:paraId="2B3EF7E5" w14:textId="77777777" w:rsidR="00F8434A" w:rsidRDefault="00F8434A" w:rsidP="00994BBE"/>
    <w:p w14:paraId="29B8D240" w14:textId="77777777" w:rsidR="00F8434A" w:rsidRDefault="00F8434A" w:rsidP="00994BBE"/>
    <w:p w14:paraId="3266B4B9" w14:textId="77777777" w:rsidR="00F8434A" w:rsidRDefault="00F8434A" w:rsidP="00994BBE"/>
    <w:p w14:paraId="292FDE06" w14:textId="77777777" w:rsidR="00F8434A" w:rsidRDefault="00F8434A" w:rsidP="00994BBE"/>
    <w:p w14:paraId="2C65443A" w14:textId="77777777" w:rsidR="00F8434A" w:rsidRDefault="00F8434A" w:rsidP="00994BBE"/>
    <w:p w14:paraId="43F739D0" w14:textId="77777777" w:rsidR="00F8434A" w:rsidRDefault="00F8434A" w:rsidP="00994BBE"/>
    <w:p w14:paraId="7E71CB1B" w14:textId="77777777" w:rsidR="00F8434A" w:rsidRDefault="00F8434A" w:rsidP="00994BBE"/>
    <w:p w14:paraId="6E89D63F" w14:textId="77777777" w:rsidR="00F8434A" w:rsidRDefault="00F8434A" w:rsidP="00994BBE"/>
    <w:p w14:paraId="38ED3070" w14:textId="77777777" w:rsidR="00F8434A" w:rsidRDefault="00F8434A" w:rsidP="00994BBE"/>
    <w:p w14:paraId="7E6814C5" w14:textId="77777777" w:rsidR="00F8434A" w:rsidRDefault="00F8434A" w:rsidP="00994BBE"/>
    <w:p w14:paraId="79F1D2D5" w14:textId="77777777" w:rsidR="00F8434A" w:rsidRDefault="00F8434A" w:rsidP="00994BBE"/>
    <w:p w14:paraId="4D322C97" w14:textId="77777777" w:rsidR="00F8434A" w:rsidRDefault="00F8434A" w:rsidP="00994BBE"/>
    <w:p w14:paraId="18E57666" w14:textId="77777777" w:rsidR="00F8434A" w:rsidRDefault="00F8434A" w:rsidP="00994BBE"/>
    <w:p w14:paraId="35FBDCDB" w14:textId="77777777" w:rsidR="00F8434A" w:rsidRDefault="00F8434A" w:rsidP="00994BBE"/>
    <w:p w14:paraId="1A548112" w14:textId="77777777" w:rsidR="00F8434A" w:rsidRDefault="00F8434A" w:rsidP="00994BBE"/>
    <w:p w14:paraId="36E85C44" w14:textId="77777777" w:rsidR="00F8434A" w:rsidRDefault="00F8434A" w:rsidP="00994BBE"/>
    <w:p w14:paraId="0B28768C" w14:textId="77777777" w:rsidR="00F8434A" w:rsidRDefault="00F8434A" w:rsidP="00994BBE"/>
    <w:p w14:paraId="2A58842B" w14:textId="77777777" w:rsidR="00F8434A" w:rsidRDefault="00F8434A" w:rsidP="00994BBE"/>
    <w:p w14:paraId="20D33F03" w14:textId="77777777" w:rsidR="00F8434A" w:rsidRDefault="00F8434A" w:rsidP="00994BBE"/>
    <w:p w14:paraId="63252450" w14:textId="77777777" w:rsidR="00F8434A" w:rsidRDefault="00F8434A" w:rsidP="00994BBE"/>
    <w:p w14:paraId="22EF032E" w14:textId="77777777" w:rsidR="00F8434A" w:rsidRDefault="00F8434A" w:rsidP="00994BBE"/>
    <w:p w14:paraId="4659C7B0" w14:textId="77777777" w:rsidR="00F8434A" w:rsidRDefault="00F8434A" w:rsidP="00994BBE"/>
    <w:p w14:paraId="7D4E8BD1" w14:textId="77777777" w:rsidR="00F8434A" w:rsidRDefault="00F8434A" w:rsidP="00994BBE"/>
    <w:p w14:paraId="4956CBCF" w14:textId="77777777" w:rsidR="00F8434A" w:rsidRDefault="00F8434A" w:rsidP="00994BBE"/>
    <w:p w14:paraId="21D599D8" w14:textId="77777777" w:rsidR="00F8434A" w:rsidRDefault="00F8434A" w:rsidP="00994BBE"/>
    <w:p w14:paraId="1A7BBE8D" w14:textId="77777777" w:rsidR="00F8434A" w:rsidRDefault="00F8434A" w:rsidP="00994BBE"/>
    <w:p w14:paraId="1849DADA" w14:textId="77777777" w:rsidR="00F8434A" w:rsidRDefault="00F8434A" w:rsidP="00994BBE"/>
    <w:p w14:paraId="645D9670" w14:textId="77777777" w:rsidR="00F8434A" w:rsidRDefault="00F8434A" w:rsidP="00994BBE"/>
    <w:p w14:paraId="75613E32" w14:textId="77777777" w:rsidR="00F8434A" w:rsidRDefault="00F8434A" w:rsidP="00994BBE"/>
    <w:p w14:paraId="2E9BF981" w14:textId="77777777" w:rsidR="00F8434A" w:rsidRDefault="00F8434A" w:rsidP="00994BBE"/>
    <w:p w14:paraId="30BF8EB9" w14:textId="77777777" w:rsidR="00F8434A" w:rsidRDefault="00F8434A" w:rsidP="00994BBE"/>
    <w:p w14:paraId="3FD32646" w14:textId="77777777" w:rsidR="00F8434A" w:rsidRDefault="00F8434A" w:rsidP="00994BBE"/>
    <w:p w14:paraId="227027D2" w14:textId="77777777" w:rsidR="00F8434A" w:rsidRDefault="00F8434A" w:rsidP="00994BBE"/>
    <w:p w14:paraId="43B45557" w14:textId="77777777" w:rsidR="00F8434A" w:rsidRDefault="00F8434A" w:rsidP="00994BBE"/>
    <w:p w14:paraId="783AD154" w14:textId="77777777" w:rsidR="00F8434A" w:rsidRDefault="00F8434A" w:rsidP="00994BBE"/>
    <w:p w14:paraId="037D84D9" w14:textId="77777777" w:rsidR="00F8434A" w:rsidRDefault="00F8434A" w:rsidP="00994BBE"/>
    <w:p w14:paraId="015E19BB" w14:textId="77777777" w:rsidR="00F8434A" w:rsidRDefault="00F8434A" w:rsidP="00994BBE"/>
    <w:p w14:paraId="120DC472" w14:textId="77777777" w:rsidR="00F8434A" w:rsidRDefault="00F8434A" w:rsidP="00994BBE"/>
    <w:p w14:paraId="35361505" w14:textId="77777777" w:rsidR="00F8434A" w:rsidRDefault="00F8434A" w:rsidP="00994BBE"/>
    <w:p w14:paraId="76D12A5B" w14:textId="77777777" w:rsidR="00F8434A" w:rsidRDefault="00F8434A" w:rsidP="00994BBE"/>
    <w:p w14:paraId="5152DCD5" w14:textId="77777777" w:rsidR="00F8434A" w:rsidRDefault="00F8434A" w:rsidP="00994BBE"/>
    <w:p w14:paraId="72EEABAC" w14:textId="77777777" w:rsidR="00F8434A" w:rsidRDefault="00F8434A" w:rsidP="00994BBE"/>
    <w:p w14:paraId="493CCC96" w14:textId="77777777" w:rsidR="00F8434A" w:rsidRDefault="00F8434A" w:rsidP="00994BBE"/>
    <w:p w14:paraId="3C816DEF" w14:textId="77777777" w:rsidR="00F8434A" w:rsidRDefault="00F8434A" w:rsidP="00994BBE"/>
    <w:p w14:paraId="4C6342B0" w14:textId="77777777" w:rsidR="00F8434A" w:rsidRDefault="00F8434A" w:rsidP="00994BBE"/>
    <w:p w14:paraId="1702441D" w14:textId="77777777" w:rsidR="00F8434A" w:rsidRDefault="00F8434A" w:rsidP="00994BBE"/>
    <w:p w14:paraId="4CFBCEC5" w14:textId="77777777" w:rsidR="00F8434A" w:rsidRDefault="00F8434A" w:rsidP="00994BBE"/>
    <w:p w14:paraId="73384B48" w14:textId="77777777" w:rsidR="00F8434A" w:rsidRDefault="00F8434A" w:rsidP="00994BBE"/>
    <w:p w14:paraId="51AD02B0" w14:textId="77777777" w:rsidR="00F8434A" w:rsidRDefault="00F8434A" w:rsidP="00994BBE"/>
    <w:p w14:paraId="754D0BC0" w14:textId="77777777" w:rsidR="00F8434A" w:rsidRDefault="00F8434A" w:rsidP="00994BBE"/>
    <w:p w14:paraId="27C8C195" w14:textId="77777777" w:rsidR="00F8434A" w:rsidRDefault="00F8434A" w:rsidP="00994BBE"/>
    <w:p w14:paraId="5BB73C48" w14:textId="77777777" w:rsidR="00F8434A" w:rsidRDefault="00F8434A" w:rsidP="00994BBE"/>
  </w:endnote>
  <w:endnote w:type="continuationSeparator" w:id="0">
    <w:p w14:paraId="04366F07" w14:textId="77777777" w:rsidR="00F8434A" w:rsidRDefault="00F8434A" w:rsidP="00994BBE">
      <w:r>
        <w:continuationSeparator/>
      </w:r>
    </w:p>
    <w:p w14:paraId="374E0AB4" w14:textId="77777777" w:rsidR="00F8434A" w:rsidRDefault="00F8434A" w:rsidP="00994BBE"/>
    <w:p w14:paraId="47FD66D8" w14:textId="77777777" w:rsidR="00F8434A" w:rsidRDefault="00F8434A" w:rsidP="00994BBE"/>
    <w:p w14:paraId="5F5F42EF" w14:textId="77777777" w:rsidR="00F8434A" w:rsidRDefault="00F8434A" w:rsidP="00994BBE"/>
    <w:p w14:paraId="6497BC30" w14:textId="77777777" w:rsidR="00F8434A" w:rsidRDefault="00F8434A" w:rsidP="00994BBE"/>
    <w:p w14:paraId="2C1B76D3" w14:textId="77777777" w:rsidR="00F8434A" w:rsidRDefault="00F8434A" w:rsidP="00994BBE"/>
    <w:p w14:paraId="34AA3A05" w14:textId="77777777" w:rsidR="00F8434A" w:rsidRDefault="00F8434A" w:rsidP="00994BBE"/>
    <w:p w14:paraId="0180A298" w14:textId="77777777" w:rsidR="00F8434A" w:rsidRDefault="00F8434A" w:rsidP="00994BBE"/>
    <w:p w14:paraId="3EEA4D5A" w14:textId="77777777" w:rsidR="00F8434A" w:rsidRDefault="00F8434A" w:rsidP="00994BBE"/>
    <w:p w14:paraId="3DA64F03" w14:textId="77777777" w:rsidR="00F8434A" w:rsidRDefault="00F8434A" w:rsidP="00994BBE"/>
    <w:p w14:paraId="3031F8D0" w14:textId="77777777" w:rsidR="00F8434A" w:rsidRDefault="00F8434A" w:rsidP="00994BBE"/>
    <w:p w14:paraId="08230B6C" w14:textId="77777777" w:rsidR="00F8434A" w:rsidRDefault="00F8434A" w:rsidP="00994BBE"/>
    <w:p w14:paraId="4379E921" w14:textId="77777777" w:rsidR="00F8434A" w:rsidRDefault="00F8434A" w:rsidP="00994BBE"/>
    <w:p w14:paraId="36F167FD" w14:textId="77777777" w:rsidR="00F8434A" w:rsidRDefault="00F8434A" w:rsidP="00994BBE"/>
    <w:p w14:paraId="662F15F2" w14:textId="77777777" w:rsidR="00F8434A" w:rsidRDefault="00F8434A" w:rsidP="00994BBE"/>
    <w:p w14:paraId="3769D83B" w14:textId="77777777" w:rsidR="00F8434A" w:rsidRDefault="00F8434A" w:rsidP="00994BBE"/>
    <w:p w14:paraId="729917D0" w14:textId="77777777" w:rsidR="00F8434A" w:rsidRDefault="00F8434A" w:rsidP="00994BBE"/>
    <w:p w14:paraId="7633723B" w14:textId="77777777" w:rsidR="00F8434A" w:rsidRDefault="00F8434A" w:rsidP="00994BBE"/>
    <w:p w14:paraId="2EB24263" w14:textId="77777777" w:rsidR="00F8434A" w:rsidRDefault="00F8434A" w:rsidP="00994BBE"/>
    <w:p w14:paraId="07A99AAC" w14:textId="77777777" w:rsidR="00F8434A" w:rsidRDefault="00F8434A" w:rsidP="00994BBE"/>
    <w:p w14:paraId="109F6FA3" w14:textId="77777777" w:rsidR="00F8434A" w:rsidRDefault="00F8434A" w:rsidP="00994BBE"/>
    <w:p w14:paraId="4F8A67B4" w14:textId="77777777" w:rsidR="00F8434A" w:rsidRDefault="00F8434A" w:rsidP="00994BBE"/>
    <w:p w14:paraId="0BB933AB" w14:textId="77777777" w:rsidR="00F8434A" w:rsidRDefault="00F8434A" w:rsidP="00994BBE"/>
    <w:p w14:paraId="5AFFE157" w14:textId="77777777" w:rsidR="00F8434A" w:rsidRDefault="00F8434A" w:rsidP="00994BBE"/>
    <w:p w14:paraId="2574A59E" w14:textId="77777777" w:rsidR="00F8434A" w:rsidRDefault="00F8434A" w:rsidP="00994BBE"/>
    <w:p w14:paraId="07025E2B" w14:textId="77777777" w:rsidR="00F8434A" w:rsidRDefault="00F8434A" w:rsidP="00994BBE"/>
    <w:p w14:paraId="00E33AD7" w14:textId="77777777" w:rsidR="00F8434A" w:rsidRDefault="00F8434A" w:rsidP="00994BBE"/>
    <w:p w14:paraId="28550BD2" w14:textId="77777777" w:rsidR="00F8434A" w:rsidRDefault="00F8434A" w:rsidP="00994BBE"/>
    <w:p w14:paraId="61B3363A" w14:textId="77777777" w:rsidR="00F8434A" w:rsidRDefault="00F8434A" w:rsidP="00994BBE"/>
    <w:p w14:paraId="33344A97" w14:textId="77777777" w:rsidR="00F8434A" w:rsidRDefault="00F8434A" w:rsidP="00994BBE"/>
    <w:p w14:paraId="781E5A38" w14:textId="77777777" w:rsidR="00F8434A" w:rsidRDefault="00F8434A" w:rsidP="00994BBE"/>
    <w:p w14:paraId="3F780E9B" w14:textId="77777777" w:rsidR="00F8434A" w:rsidRDefault="00F8434A" w:rsidP="00994BBE"/>
    <w:p w14:paraId="7BD51850" w14:textId="77777777" w:rsidR="00F8434A" w:rsidRDefault="00F8434A" w:rsidP="00994BBE"/>
    <w:p w14:paraId="3912A442" w14:textId="77777777" w:rsidR="00F8434A" w:rsidRDefault="00F8434A" w:rsidP="00994BBE"/>
    <w:p w14:paraId="1B3440BC" w14:textId="77777777" w:rsidR="00F8434A" w:rsidRDefault="00F8434A" w:rsidP="00994BBE"/>
    <w:p w14:paraId="3EA42E16" w14:textId="77777777" w:rsidR="00F8434A" w:rsidRDefault="00F8434A" w:rsidP="00994BBE"/>
    <w:p w14:paraId="3B88C7E7" w14:textId="77777777" w:rsidR="00F8434A" w:rsidRDefault="00F8434A" w:rsidP="00994BBE"/>
    <w:p w14:paraId="0969AE75" w14:textId="77777777" w:rsidR="00F8434A" w:rsidRDefault="00F8434A" w:rsidP="00994BBE"/>
    <w:p w14:paraId="36566132" w14:textId="77777777" w:rsidR="00F8434A" w:rsidRDefault="00F8434A" w:rsidP="00994BBE"/>
    <w:p w14:paraId="2ADB98D3" w14:textId="77777777" w:rsidR="00F8434A" w:rsidRDefault="00F8434A" w:rsidP="00994BBE"/>
    <w:p w14:paraId="4582B271" w14:textId="77777777" w:rsidR="00F8434A" w:rsidRDefault="00F8434A" w:rsidP="00994BBE"/>
    <w:p w14:paraId="42046015" w14:textId="77777777" w:rsidR="00F8434A" w:rsidRDefault="00F8434A" w:rsidP="00994BBE"/>
    <w:p w14:paraId="3CE6E6F6" w14:textId="77777777" w:rsidR="00F8434A" w:rsidRDefault="00F8434A" w:rsidP="00994BBE"/>
    <w:p w14:paraId="01374356" w14:textId="77777777" w:rsidR="00F8434A" w:rsidRDefault="00F8434A" w:rsidP="00994BBE"/>
    <w:p w14:paraId="401EF729" w14:textId="77777777" w:rsidR="00F8434A" w:rsidRDefault="00F8434A" w:rsidP="00994BBE"/>
    <w:p w14:paraId="7EFCAD38" w14:textId="77777777" w:rsidR="00F8434A" w:rsidRDefault="00F8434A" w:rsidP="00994BBE"/>
    <w:p w14:paraId="3E8E3408" w14:textId="77777777" w:rsidR="00F8434A" w:rsidRDefault="00F8434A" w:rsidP="00994BBE"/>
    <w:p w14:paraId="706EE5F4" w14:textId="77777777" w:rsidR="00F8434A" w:rsidRDefault="00F8434A" w:rsidP="00994BBE"/>
    <w:p w14:paraId="6978B3AE" w14:textId="77777777" w:rsidR="00F8434A" w:rsidRDefault="00F8434A" w:rsidP="00994BBE"/>
    <w:p w14:paraId="569205BB" w14:textId="77777777" w:rsidR="00F8434A" w:rsidRDefault="00F8434A" w:rsidP="00994BBE"/>
    <w:p w14:paraId="3AF2C9E0" w14:textId="77777777" w:rsidR="00F8434A" w:rsidRDefault="00F8434A" w:rsidP="00994BBE"/>
    <w:p w14:paraId="0F376248" w14:textId="77777777" w:rsidR="00F8434A" w:rsidRDefault="00F8434A" w:rsidP="00994BBE"/>
    <w:p w14:paraId="5AC217B5" w14:textId="77777777" w:rsidR="00F8434A" w:rsidRDefault="00F8434A" w:rsidP="00994BBE"/>
    <w:p w14:paraId="63145364" w14:textId="77777777" w:rsidR="00F8434A" w:rsidRDefault="00F8434A" w:rsidP="00994BBE"/>
    <w:p w14:paraId="1DD01EF6" w14:textId="77777777" w:rsidR="00F8434A" w:rsidRDefault="00F8434A" w:rsidP="00994BBE"/>
    <w:p w14:paraId="544091F7" w14:textId="77777777" w:rsidR="00F8434A" w:rsidRDefault="00F8434A" w:rsidP="00994BBE"/>
    <w:p w14:paraId="4C2C9F53" w14:textId="77777777" w:rsidR="00F8434A" w:rsidRDefault="00F8434A" w:rsidP="00994BBE"/>
    <w:p w14:paraId="66E910E3" w14:textId="77777777" w:rsidR="00F8434A" w:rsidRDefault="00F8434A" w:rsidP="00994BBE"/>
    <w:p w14:paraId="1639B739" w14:textId="77777777" w:rsidR="00F8434A" w:rsidRDefault="00F8434A" w:rsidP="00994BBE"/>
    <w:p w14:paraId="3F36C89E" w14:textId="77777777" w:rsidR="00F8434A" w:rsidRDefault="00F8434A" w:rsidP="00994BBE"/>
    <w:p w14:paraId="33BB371B" w14:textId="77777777" w:rsidR="00F8434A" w:rsidRDefault="00F8434A" w:rsidP="00994BBE"/>
    <w:p w14:paraId="303DDB41" w14:textId="77777777" w:rsidR="00F8434A" w:rsidRDefault="00F8434A" w:rsidP="00994BBE"/>
    <w:p w14:paraId="50111B4A" w14:textId="77777777" w:rsidR="00F8434A" w:rsidRDefault="00F8434A" w:rsidP="00994BBE"/>
    <w:p w14:paraId="3B50B515" w14:textId="77777777" w:rsidR="00F8434A" w:rsidRDefault="00F8434A" w:rsidP="00994BBE"/>
    <w:p w14:paraId="223FC03F" w14:textId="77777777" w:rsidR="00F8434A" w:rsidRDefault="00F8434A" w:rsidP="00994BBE"/>
    <w:p w14:paraId="02BEEDA8" w14:textId="77777777" w:rsidR="00F8434A" w:rsidRDefault="00F8434A" w:rsidP="00994BBE"/>
    <w:p w14:paraId="71B0056B" w14:textId="77777777" w:rsidR="00F8434A" w:rsidRDefault="00F8434A" w:rsidP="00994BBE"/>
    <w:p w14:paraId="08CCCD57" w14:textId="77777777" w:rsidR="00F8434A" w:rsidRDefault="00F8434A" w:rsidP="00994BBE"/>
    <w:p w14:paraId="33EE4990" w14:textId="77777777" w:rsidR="00F8434A" w:rsidRDefault="00F8434A" w:rsidP="00994BBE"/>
    <w:p w14:paraId="5788F3AD" w14:textId="77777777" w:rsidR="00F8434A" w:rsidRDefault="00F8434A" w:rsidP="00994BBE"/>
    <w:p w14:paraId="3BF90FEF" w14:textId="77777777" w:rsidR="00F8434A" w:rsidRDefault="00F8434A" w:rsidP="00994BBE"/>
    <w:p w14:paraId="5CE526BA" w14:textId="77777777" w:rsidR="00F8434A" w:rsidRDefault="00F8434A" w:rsidP="00994BBE"/>
    <w:p w14:paraId="5E0BA4C8" w14:textId="77777777" w:rsidR="00F8434A" w:rsidRDefault="00F8434A" w:rsidP="00994BBE"/>
    <w:p w14:paraId="7FBD661E" w14:textId="77777777" w:rsidR="00F8434A" w:rsidRDefault="00F8434A" w:rsidP="00994BBE"/>
    <w:p w14:paraId="20038875" w14:textId="77777777" w:rsidR="00F8434A" w:rsidRDefault="00F8434A" w:rsidP="00994BBE"/>
    <w:p w14:paraId="4296B836" w14:textId="77777777" w:rsidR="00F8434A" w:rsidRDefault="00F8434A" w:rsidP="00994BBE"/>
    <w:p w14:paraId="2B25C2F0" w14:textId="77777777" w:rsidR="00F8434A" w:rsidRDefault="00F8434A" w:rsidP="00994BBE"/>
    <w:p w14:paraId="62B44A6D" w14:textId="77777777" w:rsidR="00F8434A" w:rsidRDefault="00F8434A" w:rsidP="00994BBE"/>
    <w:p w14:paraId="39981E40" w14:textId="77777777" w:rsidR="00F8434A" w:rsidRDefault="00F8434A" w:rsidP="00994BBE"/>
    <w:p w14:paraId="1BCD513F" w14:textId="77777777" w:rsidR="00F8434A" w:rsidRDefault="00F8434A" w:rsidP="00994BBE"/>
    <w:p w14:paraId="2EB2A91E" w14:textId="77777777" w:rsidR="00F8434A" w:rsidRDefault="00F8434A" w:rsidP="00994BBE"/>
    <w:p w14:paraId="170EA577" w14:textId="77777777" w:rsidR="00F8434A" w:rsidRDefault="00F8434A" w:rsidP="00994BBE"/>
    <w:p w14:paraId="27EE773C" w14:textId="77777777" w:rsidR="00F8434A" w:rsidRDefault="00F8434A" w:rsidP="00994BBE"/>
    <w:p w14:paraId="02610AB3" w14:textId="77777777" w:rsidR="00F8434A" w:rsidRDefault="00F8434A" w:rsidP="00994BBE"/>
    <w:p w14:paraId="5FE41698" w14:textId="77777777" w:rsidR="00F8434A" w:rsidRDefault="00F8434A" w:rsidP="00994BBE"/>
    <w:p w14:paraId="4C43AD72" w14:textId="77777777" w:rsidR="00F8434A" w:rsidRDefault="00F8434A" w:rsidP="00994BBE"/>
    <w:p w14:paraId="5B61D24B" w14:textId="77777777" w:rsidR="00F8434A" w:rsidRDefault="00F8434A" w:rsidP="00994BBE"/>
    <w:p w14:paraId="52CD65F4" w14:textId="77777777" w:rsidR="00F8434A" w:rsidRDefault="00F8434A" w:rsidP="00994BBE"/>
    <w:p w14:paraId="2CCD3242" w14:textId="77777777" w:rsidR="00F8434A" w:rsidRDefault="00F8434A" w:rsidP="00994BBE"/>
    <w:p w14:paraId="570DE80A" w14:textId="77777777" w:rsidR="00F8434A" w:rsidRDefault="00F8434A" w:rsidP="00994BBE"/>
    <w:p w14:paraId="4B8BAE36" w14:textId="77777777" w:rsidR="00F8434A" w:rsidRDefault="00F8434A" w:rsidP="00994BBE"/>
    <w:p w14:paraId="48A71AA5" w14:textId="77777777" w:rsidR="00F8434A" w:rsidRDefault="00F8434A" w:rsidP="00994BBE"/>
    <w:p w14:paraId="4DB5FB4A" w14:textId="77777777" w:rsidR="00F8434A" w:rsidRDefault="00F8434A" w:rsidP="00994BBE"/>
    <w:p w14:paraId="59762D6F" w14:textId="77777777" w:rsidR="00F8434A" w:rsidRDefault="00F8434A" w:rsidP="00994BBE"/>
    <w:p w14:paraId="25B9D637" w14:textId="77777777" w:rsidR="00F8434A" w:rsidRDefault="00F8434A" w:rsidP="00994BBE"/>
    <w:p w14:paraId="655BBC1E" w14:textId="77777777" w:rsidR="00F8434A" w:rsidRDefault="00F8434A" w:rsidP="00994BBE"/>
    <w:p w14:paraId="0B4CB753" w14:textId="77777777" w:rsidR="00F8434A" w:rsidRDefault="00F8434A" w:rsidP="00994BBE"/>
    <w:p w14:paraId="19219843" w14:textId="77777777" w:rsidR="00F8434A" w:rsidRDefault="00F8434A" w:rsidP="00994BBE"/>
    <w:p w14:paraId="38DB0327" w14:textId="77777777" w:rsidR="00F8434A" w:rsidRDefault="00F8434A" w:rsidP="00994BBE"/>
    <w:p w14:paraId="4514CD94" w14:textId="77777777" w:rsidR="00F8434A" w:rsidRDefault="00F8434A" w:rsidP="00994BBE"/>
    <w:p w14:paraId="4A1F7B82" w14:textId="77777777" w:rsidR="00F8434A" w:rsidRDefault="00F8434A" w:rsidP="00994BBE"/>
    <w:p w14:paraId="34D214C7" w14:textId="77777777" w:rsidR="00F8434A" w:rsidRDefault="00F8434A" w:rsidP="00994BBE"/>
    <w:p w14:paraId="7A73D501" w14:textId="77777777" w:rsidR="00F8434A" w:rsidRDefault="00F8434A" w:rsidP="00994BBE"/>
    <w:p w14:paraId="48BF88D7" w14:textId="77777777" w:rsidR="00F8434A" w:rsidRDefault="00F8434A" w:rsidP="00994BBE"/>
    <w:p w14:paraId="76F17525" w14:textId="77777777" w:rsidR="00F8434A" w:rsidRDefault="00F8434A" w:rsidP="00994BBE"/>
    <w:p w14:paraId="282812DD" w14:textId="77777777" w:rsidR="00F8434A" w:rsidRDefault="00F8434A" w:rsidP="00994BBE"/>
    <w:p w14:paraId="24687D08" w14:textId="77777777" w:rsidR="00F8434A" w:rsidRDefault="00F8434A" w:rsidP="00994BBE"/>
    <w:p w14:paraId="57916017" w14:textId="77777777" w:rsidR="00F8434A" w:rsidRDefault="00F8434A" w:rsidP="00994BBE"/>
    <w:p w14:paraId="7F20376E" w14:textId="77777777" w:rsidR="00F8434A" w:rsidRDefault="00F8434A" w:rsidP="00994BBE"/>
    <w:p w14:paraId="11FB7871" w14:textId="77777777" w:rsidR="00F8434A" w:rsidRDefault="00F8434A" w:rsidP="00994BBE"/>
    <w:p w14:paraId="774835BA" w14:textId="77777777" w:rsidR="00F8434A" w:rsidRDefault="00F8434A" w:rsidP="00994BBE"/>
    <w:p w14:paraId="284226FE" w14:textId="77777777" w:rsidR="00F8434A" w:rsidRDefault="00F8434A" w:rsidP="00994BBE"/>
    <w:p w14:paraId="0CDEB305" w14:textId="77777777" w:rsidR="00F8434A" w:rsidRDefault="00F8434A" w:rsidP="00994BBE"/>
    <w:p w14:paraId="56868B00" w14:textId="77777777" w:rsidR="00F8434A" w:rsidRDefault="00F8434A" w:rsidP="00994BBE"/>
    <w:p w14:paraId="028F6415" w14:textId="77777777" w:rsidR="00F8434A" w:rsidRDefault="00F8434A" w:rsidP="00994BBE"/>
    <w:p w14:paraId="51FF2E61" w14:textId="77777777" w:rsidR="00F8434A" w:rsidRDefault="00F8434A" w:rsidP="00994BBE"/>
    <w:p w14:paraId="45A31449" w14:textId="77777777" w:rsidR="00F8434A" w:rsidRDefault="00F8434A" w:rsidP="00994BBE"/>
    <w:p w14:paraId="1C4E0538" w14:textId="77777777" w:rsidR="00F8434A" w:rsidRDefault="00F8434A" w:rsidP="00994BBE"/>
    <w:p w14:paraId="782B00DE" w14:textId="77777777" w:rsidR="00F8434A" w:rsidRDefault="00F8434A" w:rsidP="00994BBE"/>
    <w:p w14:paraId="24CD4873" w14:textId="77777777" w:rsidR="00F8434A" w:rsidRDefault="00F8434A" w:rsidP="00994BBE"/>
    <w:p w14:paraId="72612ABB" w14:textId="77777777" w:rsidR="00F8434A" w:rsidRDefault="00F8434A" w:rsidP="00994BBE"/>
    <w:p w14:paraId="14B148AA" w14:textId="77777777" w:rsidR="00F8434A" w:rsidRDefault="00F8434A" w:rsidP="00994BBE"/>
    <w:p w14:paraId="703D57A1" w14:textId="77777777" w:rsidR="00F8434A" w:rsidRDefault="00F8434A" w:rsidP="00994BBE"/>
    <w:p w14:paraId="7C57AC54" w14:textId="77777777" w:rsidR="00F8434A" w:rsidRDefault="00F8434A" w:rsidP="00994BBE"/>
    <w:p w14:paraId="4A7B01A2" w14:textId="77777777" w:rsidR="00F8434A" w:rsidRDefault="00F8434A" w:rsidP="00994BBE"/>
    <w:p w14:paraId="6BFA8C13" w14:textId="77777777" w:rsidR="00F8434A" w:rsidRDefault="00F8434A" w:rsidP="00994BBE"/>
    <w:p w14:paraId="05DCA825" w14:textId="77777777" w:rsidR="00F8434A" w:rsidRDefault="00F8434A" w:rsidP="00994BBE"/>
    <w:p w14:paraId="7D2B5500" w14:textId="77777777" w:rsidR="00F8434A" w:rsidRDefault="00F8434A" w:rsidP="00994BBE"/>
    <w:p w14:paraId="0268DEBC" w14:textId="77777777" w:rsidR="00F8434A" w:rsidRDefault="00F8434A" w:rsidP="00994BBE"/>
    <w:p w14:paraId="0C357DFC" w14:textId="77777777" w:rsidR="00F8434A" w:rsidRDefault="00F8434A" w:rsidP="00994BBE"/>
    <w:p w14:paraId="7B2EDC0D" w14:textId="77777777" w:rsidR="00F8434A" w:rsidRDefault="00F8434A" w:rsidP="00994BBE"/>
    <w:p w14:paraId="4FBCD5B3" w14:textId="77777777" w:rsidR="00F8434A" w:rsidRDefault="00F8434A" w:rsidP="00994BBE"/>
    <w:p w14:paraId="1A5F0FD1" w14:textId="77777777" w:rsidR="00F8434A" w:rsidRDefault="00F8434A" w:rsidP="00994BBE"/>
    <w:p w14:paraId="4BEE8BF5" w14:textId="77777777" w:rsidR="00F8434A" w:rsidRDefault="00F8434A" w:rsidP="00994BBE"/>
    <w:p w14:paraId="197C1757" w14:textId="77777777" w:rsidR="00F8434A" w:rsidRDefault="00F8434A" w:rsidP="00994BBE"/>
    <w:p w14:paraId="48981635" w14:textId="77777777" w:rsidR="00F8434A" w:rsidRDefault="00F8434A" w:rsidP="00994BBE"/>
    <w:p w14:paraId="0D98D28A" w14:textId="77777777" w:rsidR="00F8434A" w:rsidRDefault="00F8434A" w:rsidP="00994BBE"/>
    <w:p w14:paraId="3AD19F19" w14:textId="77777777" w:rsidR="00F8434A" w:rsidRDefault="00F8434A" w:rsidP="00994BBE"/>
    <w:p w14:paraId="16D146F2" w14:textId="77777777" w:rsidR="00F8434A" w:rsidRDefault="00F8434A" w:rsidP="00994BBE"/>
    <w:p w14:paraId="759B629D" w14:textId="77777777" w:rsidR="00F8434A" w:rsidRDefault="00F8434A" w:rsidP="00994BBE"/>
    <w:p w14:paraId="652323C8" w14:textId="77777777" w:rsidR="00F8434A" w:rsidRDefault="00F8434A" w:rsidP="00994BBE"/>
    <w:p w14:paraId="1020AE83" w14:textId="77777777" w:rsidR="00F8434A" w:rsidRDefault="00F8434A" w:rsidP="00994BBE"/>
    <w:p w14:paraId="50D39EEC" w14:textId="77777777" w:rsidR="00F8434A" w:rsidRDefault="00F8434A" w:rsidP="00994BBE"/>
    <w:p w14:paraId="61849A93" w14:textId="77777777" w:rsidR="00F8434A" w:rsidRDefault="00F8434A" w:rsidP="00994BBE"/>
    <w:p w14:paraId="372AE740" w14:textId="77777777" w:rsidR="00F8434A" w:rsidRDefault="00F8434A" w:rsidP="00994BBE"/>
    <w:p w14:paraId="03F640AB" w14:textId="77777777" w:rsidR="00F8434A" w:rsidRDefault="00F8434A" w:rsidP="00994BBE"/>
    <w:p w14:paraId="191B9F5D" w14:textId="77777777" w:rsidR="00F8434A" w:rsidRDefault="00F8434A" w:rsidP="00994BBE"/>
    <w:p w14:paraId="53BD71F3" w14:textId="77777777" w:rsidR="00F8434A" w:rsidRDefault="00F8434A" w:rsidP="00994BBE"/>
    <w:p w14:paraId="25C955D7" w14:textId="77777777" w:rsidR="00F8434A" w:rsidRDefault="00F8434A" w:rsidP="00994BBE"/>
    <w:p w14:paraId="37EED56C" w14:textId="77777777" w:rsidR="00F8434A" w:rsidRDefault="00F8434A" w:rsidP="00994BBE"/>
    <w:p w14:paraId="607E728A" w14:textId="77777777" w:rsidR="00F8434A" w:rsidRDefault="00F8434A" w:rsidP="00994BBE"/>
    <w:p w14:paraId="6DFCFDF5" w14:textId="77777777" w:rsidR="00F8434A" w:rsidRDefault="00F8434A" w:rsidP="00994BBE"/>
    <w:p w14:paraId="1DA79A70" w14:textId="77777777" w:rsidR="00F8434A" w:rsidRDefault="00F8434A" w:rsidP="00994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3D967" w14:textId="77777777" w:rsidR="00F8434A" w:rsidRDefault="00F8434A" w:rsidP="00994BBE">
      <w:r>
        <w:separator/>
      </w:r>
    </w:p>
    <w:p w14:paraId="4F280A1A" w14:textId="77777777" w:rsidR="00F8434A" w:rsidRDefault="00F8434A" w:rsidP="00994BBE"/>
    <w:p w14:paraId="4E185E70" w14:textId="77777777" w:rsidR="00F8434A" w:rsidRDefault="00F8434A" w:rsidP="00994BBE"/>
    <w:p w14:paraId="17EBC41C" w14:textId="77777777" w:rsidR="00F8434A" w:rsidRDefault="00F8434A" w:rsidP="00994BBE"/>
    <w:p w14:paraId="4ACF1C58" w14:textId="77777777" w:rsidR="00F8434A" w:rsidRDefault="00F8434A" w:rsidP="00994BBE"/>
    <w:p w14:paraId="067F4253" w14:textId="77777777" w:rsidR="00F8434A" w:rsidRDefault="00F8434A" w:rsidP="00994BBE"/>
    <w:p w14:paraId="5B202246" w14:textId="77777777" w:rsidR="00F8434A" w:rsidRDefault="00F8434A" w:rsidP="00994BBE"/>
    <w:p w14:paraId="7ACFB323" w14:textId="77777777" w:rsidR="00F8434A" w:rsidRDefault="00F8434A" w:rsidP="00994BBE"/>
    <w:p w14:paraId="0D185282" w14:textId="77777777" w:rsidR="00F8434A" w:rsidRDefault="00F8434A" w:rsidP="00994BBE"/>
    <w:p w14:paraId="79220463" w14:textId="77777777" w:rsidR="00F8434A" w:rsidRDefault="00F8434A" w:rsidP="00994BBE"/>
    <w:p w14:paraId="290F4EE4" w14:textId="77777777" w:rsidR="00F8434A" w:rsidRDefault="00F8434A" w:rsidP="00994BBE"/>
    <w:p w14:paraId="4B523D4B" w14:textId="77777777" w:rsidR="00F8434A" w:rsidRDefault="00F8434A" w:rsidP="00994BBE"/>
    <w:p w14:paraId="2D06567D" w14:textId="77777777" w:rsidR="00F8434A" w:rsidRDefault="00F8434A" w:rsidP="00994BBE"/>
    <w:p w14:paraId="6730D6FE" w14:textId="77777777" w:rsidR="00F8434A" w:rsidRDefault="00F8434A" w:rsidP="00994BBE"/>
    <w:p w14:paraId="57B4C974" w14:textId="77777777" w:rsidR="00F8434A" w:rsidRDefault="00F8434A" w:rsidP="00994BBE"/>
    <w:p w14:paraId="4DA158A8" w14:textId="77777777" w:rsidR="00F8434A" w:rsidRDefault="00F8434A" w:rsidP="00994BBE"/>
    <w:p w14:paraId="41D305FD" w14:textId="77777777" w:rsidR="00F8434A" w:rsidRDefault="00F8434A" w:rsidP="00994BBE"/>
    <w:p w14:paraId="57999666" w14:textId="77777777" w:rsidR="00F8434A" w:rsidRDefault="00F8434A" w:rsidP="00994BBE"/>
    <w:p w14:paraId="3A2B9894" w14:textId="77777777" w:rsidR="00F8434A" w:rsidRDefault="00F8434A" w:rsidP="00994BBE"/>
    <w:p w14:paraId="35893138" w14:textId="77777777" w:rsidR="00F8434A" w:rsidRDefault="00F8434A" w:rsidP="00994BBE"/>
    <w:p w14:paraId="6B3207CF" w14:textId="77777777" w:rsidR="00F8434A" w:rsidRDefault="00F8434A" w:rsidP="00994BBE"/>
    <w:p w14:paraId="79628190" w14:textId="77777777" w:rsidR="00F8434A" w:rsidRDefault="00F8434A" w:rsidP="00994BBE"/>
    <w:p w14:paraId="53116AC5" w14:textId="77777777" w:rsidR="00F8434A" w:rsidRDefault="00F8434A" w:rsidP="00994BBE"/>
    <w:p w14:paraId="5E39F256" w14:textId="77777777" w:rsidR="00F8434A" w:rsidRDefault="00F8434A" w:rsidP="00994BBE"/>
    <w:p w14:paraId="7012C739" w14:textId="77777777" w:rsidR="00F8434A" w:rsidRDefault="00F8434A" w:rsidP="00994BBE"/>
    <w:p w14:paraId="1B71CAD3" w14:textId="77777777" w:rsidR="00F8434A" w:rsidRDefault="00F8434A" w:rsidP="00994BBE"/>
    <w:p w14:paraId="777EB087" w14:textId="77777777" w:rsidR="00F8434A" w:rsidRDefault="00F8434A" w:rsidP="00994BBE"/>
    <w:p w14:paraId="52472DDE" w14:textId="77777777" w:rsidR="00F8434A" w:rsidRDefault="00F8434A" w:rsidP="00994BBE"/>
    <w:p w14:paraId="0FB77D2F" w14:textId="77777777" w:rsidR="00F8434A" w:rsidRDefault="00F8434A" w:rsidP="00994BBE"/>
    <w:p w14:paraId="0D4A3E42" w14:textId="77777777" w:rsidR="00F8434A" w:rsidRDefault="00F8434A" w:rsidP="00994BBE"/>
    <w:p w14:paraId="744316B5" w14:textId="77777777" w:rsidR="00F8434A" w:rsidRDefault="00F8434A" w:rsidP="00994BBE"/>
    <w:p w14:paraId="4CCB0874" w14:textId="77777777" w:rsidR="00F8434A" w:rsidRDefault="00F8434A" w:rsidP="00994BBE"/>
    <w:p w14:paraId="241016CB" w14:textId="77777777" w:rsidR="00F8434A" w:rsidRDefault="00F8434A" w:rsidP="00994BBE"/>
    <w:p w14:paraId="18473C9F" w14:textId="77777777" w:rsidR="00F8434A" w:rsidRDefault="00F8434A" w:rsidP="00994BBE"/>
    <w:p w14:paraId="7FED4F30" w14:textId="77777777" w:rsidR="00F8434A" w:rsidRDefault="00F8434A" w:rsidP="00994BBE"/>
    <w:p w14:paraId="4E03E3D1" w14:textId="77777777" w:rsidR="00F8434A" w:rsidRDefault="00F8434A" w:rsidP="00994BBE"/>
    <w:p w14:paraId="06479AAD" w14:textId="77777777" w:rsidR="00F8434A" w:rsidRDefault="00F8434A" w:rsidP="00994BBE"/>
    <w:p w14:paraId="040598D9" w14:textId="77777777" w:rsidR="00F8434A" w:rsidRDefault="00F8434A" w:rsidP="00994BBE"/>
    <w:p w14:paraId="65C56092" w14:textId="77777777" w:rsidR="00F8434A" w:rsidRDefault="00F8434A" w:rsidP="00994BBE"/>
    <w:p w14:paraId="6016B387" w14:textId="77777777" w:rsidR="00F8434A" w:rsidRDefault="00F8434A" w:rsidP="00994BBE"/>
    <w:p w14:paraId="61F230DC" w14:textId="77777777" w:rsidR="00F8434A" w:rsidRDefault="00F8434A" w:rsidP="00994BBE"/>
    <w:p w14:paraId="23495A90" w14:textId="77777777" w:rsidR="00F8434A" w:rsidRDefault="00F8434A" w:rsidP="00994BBE"/>
    <w:p w14:paraId="50241CB4" w14:textId="77777777" w:rsidR="00F8434A" w:rsidRDefault="00F8434A" w:rsidP="00994BBE"/>
    <w:p w14:paraId="146E0FCB" w14:textId="77777777" w:rsidR="00F8434A" w:rsidRDefault="00F8434A" w:rsidP="00994BBE"/>
    <w:p w14:paraId="5D608F86" w14:textId="77777777" w:rsidR="00F8434A" w:rsidRDefault="00F8434A" w:rsidP="00994BBE"/>
    <w:p w14:paraId="5C6EEB08" w14:textId="77777777" w:rsidR="00F8434A" w:rsidRDefault="00F8434A" w:rsidP="00994BBE"/>
    <w:p w14:paraId="263B8C91" w14:textId="77777777" w:rsidR="00F8434A" w:rsidRDefault="00F8434A" w:rsidP="00994BBE"/>
    <w:p w14:paraId="558C576A" w14:textId="77777777" w:rsidR="00F8434A" w:rsidRDefault="00F8434A" w:rsidP="00994BBE"/>
    <w:p w14:paraId="040254F4" w14:textId="77777777" w:rsidR="00F8434A" w:rsidRDefault="00F8434A" w:rsidP="00994BBE"/>
    <w:p w14:paraId="6881C724" w14:textId="77777777" w:rsidR="00F8434A" w:rsidRDefault="00F8434A" w:rsidP="00994BBE"/>
    <w:p w14:paraId="55C19A40" w14:textId="77777777" w:rsidR="00F8434A" w:rsidRDefault="00F8434A" w:rsidP="00994BBE"/>
    <w:p w14:paraId="7F4771D9" w14:textId="77777777" w:rsidR="00F8434A" w:rsidRDefault="00F8434A" w:rsidP="00994BBE"/>
    <w:p w14:paraId="72E7818C" w14:textId="77777777" w:rsidR="00F8434A" w:rsidRDefault="00F8434A" w:rsidP="00994BBE"/>
    <w:p w14:paraId="3661D178" w14:textId="77777777" w:rsidR="00F8434A" w:rsidRDefault="00F8434A" w:rsidP="00994BBE"/>
    <w:p w14:paraId="61ADBAF0" w14:textId="77777777" w:rsidR="00F8434A" w:rsidRDefault="00F8434A" w:rsidP="00994BBE"/>
    <w:p w14:paraId="60E97AED" w14:textId="77777777" w:rsidR="00F8434A" w:rsidRDefault="00F8434A" w:rsidP="00994BBE"/>
    <w:p w14:paraId="781DCBF5" w14:textId="77777777" w:rsidR="00F8434A" w:rsidRDefault="00F8434A" w:rsidP="00994BBE"/>
    <w:p w14:paraId="2A266B7E" w14:textId="77777777" w:rsidR="00F8434A" w:rsidRDefault="00F8434A" w:rsidP="00994BBE"/>
    <w:p w14:paraId="1EF6936C" w14:textId="77777777" w:rsidR="00F8434A" w:rsidRDefault="00F8434A" w:rsidP="00994BBE"/>
    <w:p w14:paraId="7482571F" w14:textId="77777777" w:rsidR="00F8434A" w:rsidRDefault="00F8434A" w:rsidP="00994BBE"/>
    <w:p w14:paraId="475525A4" w14:textId="77777777" w:rsidR="00F8434A" w:rsidRDefault="00F8434A" w:rsidP="00994BBE"/>
    <w:p w14:paraId="2891D547" w14:textId="77777777" w:rsidR="00F8434A" w:rsidRDefault="00F8434A" w:rsidP="00994BBE"/>
    <w:p w14:paraId="7DAFD051" w14:textId="77777777" w:rsidR="00F8434A" w:rsidRDefault="00F8434A" w:rsidP="00994BBE"/>
    <w:p w14:paraId="5CD7B739" w14:textId="77777777" w:rsidR="00F8434A" w:rsidRDefault="00F8434A" w:rsidP="00994BBE"/>
    <w:p w14:paraId="5A9CF307" w14:textId="77777777" w:rsidR="00F8434A" w:rsidRDefault="00F8434A" w:rsidP="00994BBE"/>
    <w:p w14:paraId="52242DE8" w14:textId="77777777" w:rsidR="00F8434A" w:rsidRDefault="00F8434A" w:rsidP="00994BBE"/>
    <w:p w14:paraId="5101F95E" w14:textId="77777777" w:rsidR="00F8434A" w:rsidRDefault="00F8434A" w:rsidP="00994BBE"/>
    <w:p w14:paraId="53C86E0E" w14:textId="77777777" w:rsidR="00F8434A" w:rsidRDefault="00F8434A" w:rsidP="00994BBE"/>
    <w:p w14:paraId="4B32DFEF" w14:textId="77777777" w:rsidR="00F8434A" w:rsidRDefault="00F8434A" w:rsidP="00994BBE"/>
    <w:p w14:paraId="79C5AD49" w14:textId="77777777" w:rsidR="00F8434A" w:rsidRDefault="00F8434A" w:rsidP="00994BBE"/>
    <w:p w14:paraId="2F95C514" w14:textId="77777777" w:rsidR="00F8434A" w:rsidRDefault="00F8434A" w:rsidP="00994BBE"/>
    <w:p w14:paraId="1FB657F9" w14:textId="77777777" w:rsidR="00F8434A" w:rsidRDefault="00F8434A" w:rsidP="00994BBE"/>
    <w:p w14:paraId="3159BEC7" w14:textId="77777777" w:rsidR="00F8434A" w:rsidRDefault="00F8434A" w:rsidP="00994BBE"/>
    <w:p w14:paraId="5AF8B188" w14:textId="77777777" w:rsidR="00F8434A" w:rsidRDefault="00F8434A" w:rsidP="00994BBE"/>
    <w:p w14:paraId="11BF9510" w14:textId="77777777" w:rsidR="00F8434A" w:rsidRDefault="00F8434A" w:rsidP="00994BBE"/>
    <w:p w14:paraId="7DC63471" w14:textId="77777777" w:rsidR="00F8434A" w:rsidRDefault="00F8434A" w:rsidP="00994BBE"/>
    <w:p w14:paraId="37D6C4A5" w14:textId="77777777" w:rsidR="00F8434A" w:rsidRDefault="00F8434A" w:rsidP="00994BBE"/>
    <w:p w14:paraId="4542AF81" w14:textId="77777777" w:rsidR="00F8434A" w:rsidRDefault="00F8434A" w:rsidP="00994BBE"/>
    <w:p w14:paraId="2A53BF3B" w14:textId="77777777" w:rsidR="00F8434A" w:rsidRDefault="00F8434A" w:rsidP="00994BBE"/>
    <w:p w14:paraId="69DC0C54" w14:textId="77777777" w:rsidR="00F8434A" w:rsidRDefault="00F8434A" w:rsidP="00994BBE"/>
    <w:p w14:paraId="39D1E0D0" w14:textId="77777777" w:rsidR="00F8434A" w:rsidRDefault="00F8434A" w:rsidP="00994BBE"/>
    <w:p w14:paraId="43AA4D6D" w14:textId="77777777" w:rsidR="00F8434A" w:rsidRDefault="00F8434A" w:rsidP="00994BBE"/>
    <w:p w14:paraId="77691B79" w14:textId="77777777" w:rsidR="00F8434A" w:rsidRDefault="00F8434A" w:rsidP="00994BBE"/>
    <w:p w14:paraId="164FD8BC" w14:textId="77777777" w:rsidR="00F8434A" w:rsidRDefault="00F8434A" w:rsidP="00994BBE"/>
    <w:p w14:paraId="103A6DCE" w14:textId="77777777" w:rsidR="00F8434A" w:rsidRDefault="00F8434A" w:rsidP="00994BBE"/>
    <w:p w14:paraId="2C933295" w14:textId="77777777" w:rsidR="00F8434A" w:rsidRDefault="00F8434A" w:rsidP="00994BBE"/>
    <w:p w14:paraId="26084131" w14:textId="77777777" w:rsidR="00F8434A" w:rsidRDefault="00F8434A" w:rsidP="00994BBE"/>
    <w:p w14:paraId="25B9BE15" w14:textId="77777777" w:rsidR="00F8434A" w:rsidRDefault="00F8434A" w:rsidP="00994BBE"/>
    <w:p w14:paraId="61BDF7D4" w14:textId="77777777" w:rsidR="00F8434A" w:rsidRDefault="00F8434A" w:rsidP="00994BBE"/>
    <w:p w14:paraId="4FD975CD" w14:textId="77777777" w:rsidR="00F8434A" w:rsidRDefault="00F8434A" w:rsidP="00994BBE"/>
    <w:p w14:paraId="648927FD" w14:textId="77777777" w:rsidR="00F8434A" w:rsidRDefault="00F8434A" w:rsidP="00994BBE"/>
    <w:p w14:paraId="7CD01209" w14:textId="77777777" w:rsidR="00F8434A" w:rsidRDefault="00F8434A" w:rsidP="00994BBE"/>
    <w:p w14:paraId="5550F082" w14:textId="77777777" w:rsidR="00F8434A" w:rsidRDefault="00F8434A" w:rsidP="00994BBE"/>
    <w:p w14:paraId="1D279434" w14:textId="77777777" w:rsidR="00F8434A" w:rsidRDefault="00F8434A" w:rsidP="00994BBE"/>
    <w:p w14:paraId="126D54BA" w14:textId="77777777" w:rsidR="00F8434A" w:rsidRDefault="00F8434A" w:rsidP="00994BBE"/>
    <w:p w14:paraId="07582224" w14:textId="77777777" w:rsidR="00F8434A" w:rsidRDefault="00F8434A" w:rsidP="00994BBE"/>
    <w:p w14:paraId="5B2265E4" w14:textId="77777777" w:rsidR="00F8434A" w:rsidRDefault="00F8434A" w:rsidP="00994BBE"/>
    <w:p w14:paraId="51ABB91D" w14:textId="77777777" w:rsidR="00F8434A" w:rsidRDefault="00F8434A" w:rsidP="00994BBE"/>
    <w:p w14:paraId="43E96CD8" w14:textId="77777777" w:rsidR="00F8434A" w:rsidRDefault="00F8434A" w:rsidP="00994BBE"/>
    <w:p w14:paraId="6D01761B" w14:textId="77777777" w:rsidR="00F8434A" w:rsidRDefault="00F8434A" w:rsidP="00994BBE"/>
    <w:p w14:paraId="6C1CC944" w14:textId="77777777" w:rsidR="00F8434A" w:rsidRDefault="00F8434A" w:rsidP="00994BBE"/>
    <w:p w14:paraId="27621F6E" w14:textId="77777777" w:rsidR="00F8434A" w:rsidRDefault="00F8434A" w:rsidP="00994BBE"/>
    <w:p w14:paraId="7A5C7DD3" w14:textId="77777777" w:rsidR="00F8434A" w:rsidRDefault="00F8434A" w:rsidP="00994BBE"/>
    <w:p w14:paraId="4953F0B4" w14:textId="77777777" w:rsidR="00F8434A" w:rsidRDefault="00F8434A" w:rsidP="00994BBE"/>
    <w:p w14:paraId="3445F658" w14:textId="77777777" w:rsidR="00F8434A" w:rsidRDefault="00F8434A" w:rsidP="00994BBE"/>
    <w:p w14:paraId="7B085659" w14:textId="77777777" w:rsidR="00F8434A" w:rsidRDefault="00F8434A" w:rsidP="00994BBE"/>
    <w:p w14:paraId="09E58002" w14:textId="77777777" w:rsidR="00F8434A" w:rsidRDefault="00F8434A" w:rsidP="00994BBE"/>
    <w:p w14:paraId="446C80F4" w14:textId="77777777" w:rsidR="00F8434A" w:rsidRDefault="00F8434A" w:rsidP="00994BBE"/>
    <w:p w14:paraId="119BDB46" w14:textId="77777777" w:rsidR="00F8434A" w:rsidRDefault="00F8434A" w:rsidP="00994BBE"/>
    <w:p w14:paraId="2337BC9C" w14:textId="77777777" w:rsidR="00F8434A" w:rsidRDefault="00F8434A" w:rsidP="00994BBE"/>
    <w:p w14:paraId="2C4B7EA5" w14:textId="77777777" w:rsidR="00F8434A" w:rsidRDefault="00F8434A" w:rsidP="00994BBE"/>
    <w:p w14:paraId="67464ED7" w14:textId="77777777" w:rsidR="00F8434A" w:rsidRDefault="00F8434A" w:rsidP="00994BBE"/>
    <w:p w14:paraId="0F4B7237" w14:textId="77777777" w:rsidR="00F8434A" w:rsidRDefault="00F8434A" w:rsidP="00994BBE"/>
    <w:p w14:paraId="5C694EDE" w14:textId="77777777" w:rsidR="00F8434A" w:rsidRDefault="00F8434A" w:rsidP="00994BBE"/>
    <w:p w14:paraId="4F037EE7" w14:textId="77777777" w:rsidR="00F8434A" w:rsidRDefault="00F8434A" w:rsidP="00994BBE"/>
    <w:p w14:paraId="54283F1B" w14:textId="77777777" w:rsidR="00F8434A" w:rsidRDefault="00F8434A" w:rsidP="00994BBE"/>
    <w:p w14:paraId="2709CAD3" w14:textId="77777777" w:rsidR="00F8434A" w:rsidRDefault="00F8434A" w:rsidP="00994BBE"/>
    <w:p w14:paraId="3DB6B63A" w14:textId="77777777" w:rsidR="00F8434A" w:rsidRDefault="00F8434A" w:rsidP="00994BBE"/>
    <w:p w14:paraId="2579A40A" w14:textId="77777777" w:rsidR="00F8434A" w:rsidRDefault="00F8434A" w:rsidP="00994BBE"/>
    <w:p w14:paraId="4696ECB9" w14:textId="77777777" w:rsidR="00F8434A" w:rsidRDefault="00F8434A" w:rsidP="00994BBE"/>
    <w:p w14:paraId="27044DED" w14:textId="77777777" w:rsidR="00F8434A" w:rsidRDefault="00F8434A" w:rsidP="00994BBE"/>
    <w:p w14:paraId="6B2E32F8" w14:textId="77777777" w:rsidR="00F8434A" w:rsidRDefault="00F8434A" w:rsidP="00994BBE"/>
    <w:p w14:paraId="666644EF" w14:textId="77777777" w:rsidR="00F8434A" w:rsidRDefault="00F8434A" w:rsidP="00994BBE"/>
    <w:p w14:paraId="7C6F73F1" w14:textId="77777777" w:rsidR="00F8434A" w:rsidRDefault="00F8434A" w:rsidP="00994BBE"/>
    <w:p w14:paraId="5ABFCCB3" w14:textId="77777777" w:rsidR="00F8434A" w:rsidRDefault="00F8434A" w:rsidP="00994BBE"/>
    <w:p w14:paraId="0B1CDB74" w14:textId="77777777" w:rsidR="00F8434A" w:rsidRDefault="00F8434A" w:rsidP="00994BBE"/>
    <w:p w14:paraId="6D1B9E3F" w14:textId="77777777" w:rsidR="00F8434A" w:rsidRDefault="00F8434A" w:rsidP="00994BBE"/>
    <w:p w14:paraId="5792BE10" w14:textId="77777777" w:rsidR="00F8434A" w:rsidRDefault="00F8434A" w:rsidP="00994BBE"/>
    <w:p w14:paraId="33924A4C" w14:textId="77777777" w:rsidR="00F8434A" w:rsidRDefault="00F8434A" w:rsidP="00994BBE"/>
    <w:p w14:paraId="0E392153" w14:textId="77777777" w:rsidR="00F8434A" w:rsidRDefault="00F8434A" w:rsidP="00994BBE"/>
    <w:p w14:paraId="40C02D37" w14:textId="77777777" w:rsidR="00F8434A" w:rsidRDefault="00F8434A" w:rsidP="00994BBE"/>
    <w:p w14:paraId="27937C6F" w14:textId="77777777" w:rsidR="00F8434A" w:rsidRDefault="00F8434A" w:rsidP="00994BBE"/>
    <w:p w14:paraId="601985EA" w14:textId="77777777" w:rsidR="00F8434A" w:rsidRDefault="00F8434A" w:rsidP="00994BBE"/>
    <w:p w14:paraId="4E3348CF" w14:textId="77777777" w:rsidR="00F8434A" w:rsidRDefault="00F8434A" w:rsidP="00994BBE"/>
    <w:p w14:paraId="207D0F22" w14:textId="77777777" w:rsidR="00F8434A" w:rsidRDefault="00F8434A" w:rsidP="00994BBE"/>
    <w:p w14:paraId="78BA4E56" w14:textId="77777777" w:rsidR="00F8434A" w:rsidRDefault="00F8434A" w:rsidP="00994BBE"/>
    <w:p w14:paraId="1E5C21EB" w14:textId="77777777" w:rsidR="00F8434A" w:rsidRDefault="00F8434A" w:rsidP="00994BBE"/>
    <w:p w14:paraId="4F8E04C5" w14:textId="77777777" w:rsidR="00F8434A" w:rsidRDefault="00F8434A" w:rsidP="00994BBE"/>
    <w:p w14:paraId="1659CF96" w14:textId="77777777" w:rsidR="00F8434A" w:rsidRDefault="00F8434A" w:rsidP="00994BBE"/>
    <w:p w14:paraId="0E7D750D" w14:textId="77777777" w:rsidR="00F8434A" w:rsidRDefault="00F8434A" w:rsidP="00994BBE"/>
    <w:p w14:paraId="7E00391A" w14:textId="77777777" w:rsidR="00F8434A" w:rsidRDefault="00F8434A" w:rsidP="00994BBE"/>
    <w:p w14:paraId="699BA24A" w14:textId="77777777" w:rsidR="00F8434A" w:rsidRDefault="00F8434A" w:rsidP="00994BBE"/>
    <w:p w14:paraId="12ADD6DD" w14:textId="77777777" w:rsidR="00F8434A" w:rsidRDefault="00F8434A" w:rsidP="00994BBE"/>
    <w:p w14:paraId="321897EE" w14:textId="77777777" w:rsidR="00F8434A" w:rsidRDefault="00F8434A" w:rsidP="00994BBE"/>
    <w:p w14:paraId="74894F6A" w14:textId="77777777" w:rsidR="00F8434A" w:rsidRDefault="00F8434A" w:rsidP="00994BBE"/>
    <w:p w14:paraId="52B87A10" w14:textId="77777777" w:rsidR="00F8434A" w:rsidRDefault="00F8434A" w:rsidP="00994BBE"/>
    <w:p w14:paraId="0A2F88AA" w14:textId="77777777" w:rsidR="00F8434A" w:rsidRDefault="00F8434A" w:rsidP="00994BBE"/>
    <w:p w14:paraId="5C9A94DC" w14:textId="77777777" w:rsidR="00F8434A" w:rsidRDefault="00F8434A" w:rsidP="00994BBE"/>
    <w:p w14:paraId="314D911E" w14:textId="77777777" w:rsidR="00F8434A" w:rsidRDefault="00F8434A" w:rsidP="00994BBE"/>
    <w:p w14:paraId="07C4F389" w14:textId="77777777" w:rsidR="00F8434A" w:rsidRDefault="00F8434A" w:rsidP="00994BBE"/>
    <w:p w14:paraId="29BF74C3" w14:textId="77777777" w:rsidR="00F8434A" w:rsidRDefault="00F8434A" w:rsidP="00994BBE"/>
    <w:p w14:paraId="30EF13D7" w14:textId="77777777" w:rsidR="00F8434A" w:rsidRDefault="00F8434A" w:rsidP="00994BBE"/>
    <w:p w14:paraId="5ED8DF05" w14:textId="77777777" w:rsidR="00F8434A" w:rsidRDefault="00F8434A" w:rsidP="00994BBE"/>
  </w:footnote>
  <w:footnote w:type="continuationSeparator" w:id="0">
    <w:p w14:paraId="695D8EB6" w14:textId="77777777" w:rsidR="00F8434A" w:rsidRDefault="00F8434A" w:rsidP="00994BBE">
      <w:r>
        <w:continuationSeparator/>
      </w:r>
    </w:p>
    <w:p w14:paraId="4538C22B" w14:textId="77777777" w:rsidR="00F8434A" w:rsidRDefault="00F8434A" w:rsidP="00994BBE"/>
    <w:p w14:paraId="2D7DD499" w14:textId="77777777" w:rsidR="00F8434A" w:rsidRDefault="00F8434A" w:rsidP="00994BBE"/>
    <w:p w14:paraId="4F51B76A" w14:textId="77777777" w:rsidR="00F8434A" w:rsidRDefault="00F8434A" w:rsidP="00994BBE"/>
    <w:p w14:paraId="0CF64271" w14:textId="77777777" w:rsidR="00F8434A" w:rsidRDefault="00F8434A" w:rsidP="00994BBE"/>
    <w:p w14:paraId="5E5F8FDD" w14:textId="77777777" w:rsidR="00F8434A" w:rsidRDefault="00F8434A" w:rsidP="00994BBE"/>
    <w:p w14:paraId="131EEE93" w14:textId="77777777" w:rsidR="00F8434A" w:rsidRDefault="00F8434A" w:rsidP="00994BBE"/>
    <w:p w14:paraId="24B3365A" w14:textId="77777777" w:rsidR="00F8434A" w:rsidRDefault="00F8434A" w:rsidP="00994BBE"/>
    <w:p w14:paraId="0A38CFF9" w14:textId="77777777" w:rsidR="00F8434A" w:rsidRDefault="00F8434A" w:rsidP="00994BBE"/>
    <w:p w14:paraId="408F3C8D" w14:textId="77777777" w:rsidR="00F8434A" w:rsidRDefault="00F8434A" w:rsidP="00994BBE"/>
    <w:p w14:paraId="5212D6CC" w14:textId="77777777" w:rsidR="00F8434A" w:rsidRDefault="00F8434A" w:rsidP="00994BBE"/>
    <w:p w14:paraId="37C72754" w14:textId="77777777" w:rsidR="00F8434A" w:rsidRDefault="00F8434A" w:rsidP="00994BBE"/>
    <w:p w14:paraId="6E3C8579" w14:textId="77777777" w:rsidR="00F8434A" w:rsidRDefault="00F8434A" w:rsidP="00994BBE"/>
    <w:p w14:paraId="22D9697F" w14:textId="77777777" w:rsidR="00F8434A" w:rsidRDefault="00F8434A" w:rsidP="00994BBE"/>
    <w:p w14:paraId="09B0EE67" w14:textId="77777777" w:rsidR="00F8434A" w:rsidRDefault="00F8434A" w:rsidP="00994BBE"/>
    <w:p w14:paraId="63B6A0E9" w14:textId="77777777" w:rsidR="00F8434A" w:rsidRDefault="00F8434A" w:rsidP="00994BBE"/>
    <w:p w14:paraId="7047ED06" w14:textId="77777777" w:rsidR="00F8434A" w:rsidRDefault="00F8434A" w:rsidP="00994BBE"/>
    <w:p w14:paraId="125CEBFB" w14:textId="77777777" w:rsidR="00F8434A" w:rsidRDefault="00F8434A" w:rsidP="00994BBE"/>
    <w:p w14:paraId="11D5A5C6" w14:textId="77777777" w:rsidR="00F8434A" w:rsidRDefault="00F8434A" w:rsidP="00994BBE"/>
    <w:p w14:paraId="4C454923" w14:textId="77777777" w:rsidR="00F8434A" w:rsidRDefault="00F8434A" w:rsidP="00994BBE"/>
    <w:p w14:paraId="1913A400" w14:textId="77777777" w:rsidR="00F8434A" w:rsidRDefault="00F8434A" w:rsidP="00994BBE"/>
    <w:p w14:paraId="21875723" w14:textId="77777777" w:rsidR="00F8434A" w:rsidRDefault="00F8434A" w:rsidP="00994BBE"/>
    <w:p w14:paraId="6026A9F6" w14:textId="77777777" w:rsidR="00F8434A" w:rsidRDefault="00F8434A" w:rsidP="00994BBE"/>
    <w:p w14:paraId="465330D0" w14:textId="77777777" w:rsidR="00F8434A" w:rsidRDefault="00F8434A" w:rsidP="00994BBE"/>
    <w:p w14:paraId="00846B5E" w14:textId="77777777" w:rsidR="00F8434A" w:rsidRDefault="00F8434A" w:rsidP="00994BBE"/>
    <w:p w14:paraId="7317936B" w14:textId="77777777" w:rsidR="00F8434A" w:rsidRDefault="00F8434A" w:rsidP="00994BBE"/>
    <w:p w14:paraId="6A7F5865" w14:textId="77777777" w:rsidR="00F8434A" w:rsidRDefault="00F8434A" w:rsidP="00994BBE"/>
    <w:p w14:paraId="326F0F0E" w14:textId="77777777" w:rsidR="00F8434A" w:rsidRDefault="00F8434A" w:rsidP="00994BBE"/>
    <w:p w14:paraId="69A1694B" w14:textId="77777777" w:rsidR="00F8434A" w:rsidRDefault="00F8434A" w:rsidP="00994BBE"/>
    <w:p w14:paraId="705160F2" w14:textId="77777777" w:rsidR="00F8434A" w:rsidRDefault="00F8434A" w:rsidP="00994BBE"/>
    <w:p w14:paraId="7D012A08" w14:textId="77777777" w:rsidR="00F8434A" w:rsidRDefault="00F8434A" w:rsidP="00994BBE"/>
    <w:p w14:paraId="30B67A81" w14:textId="77777777" w:rsidR="00F8434A" w:rsidRDefault="00F8434A" w:rsidP="00994BBE"/>
    <w:p w14:paraId="63867B9B" w14:textId="77777777" w:rsidR="00F8434A" w:rsidRDefault="00F8434A" w:rsidP="00994BBE"/>
    <w:p w14:paraId="3940D3DB" w14:textId="77777777" w:rsidR="00F8434A" w:rsidRDefault="00F8434A" w:rsidP="00994BBE"/>
    <w:p w14:paraId="070C5DA4" w14:textId="77777777" w:rsidR="00F8434A" w:rsidRDefault="00F8434A" w:rsidP="00994BBE"/>
    <w:p w14:paraId="00711155" w14:textId="77777777" w:rsidR="00F8434A" w:rsidRDefault="00F8434A" w:rsidP="00994BBE"/>
    <w:p w14:paraId="0CB29890" w14:textId="77777777" w:rsidR="00F8434A" w:rsidRDefault="00F8434A" w:rsidP="00994BBE"/>
    <w:p w14:paraId="3A938602" w14:textId="77777777" w:rsidR="00F8434A" w:rsidRDefault="00F8434A" w:rsidP="00994BBE"/>
    <w:p w14:paraId="4888DAD2" w14:textId="77777777" w:rsidR="00F8434A" w:rsidRDefault="00F8434A" w:rsidP="00994BBE"/>
    <w:p w14:paraId="453F9596" w14:textId="77777777" w:rsidR="00F8434A" w:rsidRDefault="00F8434A" w:rsidP="00994BBE"/>
    <w:p w14:paraId="335A7987" w14:textId="77777777" w:rsidR="00F8434A" w:rsidRDefault="00F8434A" w:rsidP="00994BBE"/>
    <w:p w14:paraId="30F5084F" w14:textId="77777777" w:rsidR="00F8434A" w:rsidRDefault="00F8434A" w:rsidP="00994BBE"/>
    <w:p w14:paraId="434C977D" w14:textId="77777777" w:rsidR="00F8434A" w:rsidRDefault="00F8434A" w:rsidP="00994BBE"/>
    <w:p w14:paraId="6C5C799D" w14:textId="77777777" w:rsidR="00F8434A" w:rsidRDefault="00F8434A" w:rsidP="00994BBE"/>
    <w:p w14:paraId="32B268C2" w14:textId="77777777" w:rsidR="00F8434A" w:rsidRDefault="00F8434A" w:rsidP="00994BBE"/>
    <w:p w14:paraId="0169A389" w14:textId="77777777" w:rsidR="00F8434A" w:rsidRDefault="00F8434A" w:rsidP="00994BBE"/>
    <w:p w14:paraId="4CB37611" w14:textId="77777777" w:rsidR="00F8434A" w:rsidRDefault="00F8434A" w:rsidP="00994BBE"/>
    <w:p w14:paraId="1BC545F7" w14:textId="77777777" w:rsidR="00F8434A" w:rsidRDefault="00F8434A" w:rsidP="00994BBE"/>
    <w:p w14:paraId="7A19E739" w14:textId="77777777" w:rsidR="00F8434A" w:rsidRDefault="00F8434A" w:rsidP="00994BBE"/>
    <w:p w14:paraId="4EC87562" w14:textId="77777777" w:rsidR="00F8434A" w:rsidRDefault="00F8434A" w:rsidP="00994BBE"/>
    <w:p w14:paraId="7B4C1E38" w14:textId="77777777" w:rsidR="00F8434A" w:rsidRDefault="00F8434A" w:rsidP="00994BBE"/>
    <w:p w14:paraId="32304095" w14:textId="77777777" w:rsidR="00F8434A" w:rsidRDefault="00F8434A" w:rsidP="00994BBE"/>
    <w:p w14:paraId="002A5FE3" w14:textId="77777777" w:rsidR="00F8434A" w:rsidRDefault="00F8434A" w:rsidP="00994BBE"/>
    <w:p w14:paraId="74AD2D13" w14:textId="77777777" w:rsidR="00F8434A" w:rsidRDefault="00F8434A" w:rsidP="00994BBE"/>
    <w:p w14:paraId="32A73927" w14:textId="77777777" w:rsidR="00F8434A" w:rsidRDefault="00F8434A" w:rsidP="00994BBE"/>
    <w:p w14:paraId="544849C9" w14:textId="77777777" w:rsidR="00F8434A" w:rsidRDefault="00F8434A" w:rsidP="00994BBE"/>
    <w:p w14:paraId="74437BD5" w14:textId="77777777" w:rsidR="00F8434A" w:rsidRDefault="00F8434A" w:rsidP="00994BBE"/>
    <w:p w14:paraId="5BF29616" w14:textId="77777777" w:rsidR="00F8434A" w:rsidRDefault="00F8434A" w:rsidP="00994BBE"/>
    <w:p w14:paraId="04749FA4" w14:textId="77777777" w:rsidR="00F8434A" w:rsidRDefault="00F8434A" w:rsidP="00994BBE"/>
    <w:p w14:paraId="091CFB4C" w14:textId="77777777" w:rsidR="00F8434A" w:rsidRDefault="00F8434A" w:rsidP="00994BBE"/>
    <w:p w14:paraId="37E1463C" w14:textId="77777777" w:rsidR="00F8434A" w:rsidRDefault="00F8434A" w:rsidP="00994BBE"/>
    <w:p w14:paraId="58504B67" w14:textId="77777777" w:rsidR="00F8434A" w:rsidRDefault="00F8434A" w:rsidP="00994BBE"/>
    <w:p w14:paraId="1B69A5EE" w14:textId="77777777" w:rsidR="00F8434A" w:rsidRDefault="00F8434A" w:rsidP="00994BBE"/>
    <w:p w14:paraId="3F0F6A70" w14:textId="77777777" w:rsidR="00F8434A" w:rsidRDefault="00F8434A" w:rsidP="00994BBE"/>
    <w:p w14:paraId="4D730F65" w14:textId="77777777" w:rsidR="00F8434A" w:rsidRDefault="00F8434A" w:rsidP="00994BBE"/>
    <w:p w14:paraId="5222852F" w14:textId="77777777" w:rsidR="00F8434A" w:rsidRDefault="00F8434A" w:rsidP="00994BBE"/>
    <w:p w14:paraId="115C40B5" w14:textId="77777777" w:rsidR="00F8434A" w:rsidRDefault="00F8434A" w:rsidP="00994BBE"/>
    <w:p w14:paraId="1B2B110F" w14:textId="77777777" w:rsidR="00F8434A" w:rsidRDefault="00F8434A" w:rsidP="00994BBE"/>
    <w:p w14:paraId="5E3A33DB" w14:textId="77777777" w:rsidR="00F8434A" w:rsidRDefault="00F8434A" w:rsidP="00994BBE"/>
    <w:p w14:paraId="79E4365E" w14:textId="77777777" w:rsidR="00F8434A" w:rsidRDefault="00F8434A" w:rsidP="00994BBE"/>
    <w:p w14:paraId="43069DDF" w14:textId="77777777" w:rsidR="00F8434A" w:rsidRDefault="00F8434A" w:rsidP="00994BBE"/>
    <w:p w14:paraId="6FE3593D" w14:textId="77777777" w:rsidR="00F8434A" w:rsidRDefault="00F8434A" w:rsidP="00994BBE"/>
    <w:p w14:paraId="7FE36235" w14:textId="77777777" w:rsidR="00F8434A" w:rsidRDefault="00F8434A" w:rsidP="00994BBE"/>
    <w:p w14:paraId="513B7E91" w14:textId="77777777" w:rsidR="00F8434A" w:rsidRDefault="00F8434A" w:rsidP="00994BBE"/>
    <w:p w14:paraId="72736F7E" w14:textId="77777777" w:rsidR="00F8434A" w:rsidRDefault="00F8434A" w:rsidP="00994BBE"/>
    <w:p w14:paraId="5189276A" w14:textId="77777777" w:rsidR="00F8434A" w:rsidRDefault="00F8434A" w:rsidP="00994BBE"/>
    <w:p w14:paraId="15B9E40E" w14:textId="77777777" w:rsidR="00F8434A" w:rsidRDefault="00F8434A" w:rsidP="00994BBE"/>
    <w:p w14:paraId="176E98B2" w14:textId="77777777" w:rsidR="00F8434A" w:rsidRDefault="00F8434A" w:rsidP="00994BBE"/>
    <w:p w14:paraId="08E4B391" w14:textId="77777777" w:rsidR="00F8434A" w:rsidRDefault="00F8434A" w:rsidP="00994BBE"/>
    <w:p w14:paraId="48C97F6B" w14:textId="77777777" w:rsidR="00F8434A" w:rsidRDefault="00F8434A" w:rsidP="00994BBE"/>
    <w:p w14:paraId="7529F91F" w14:textId="77777777" w:rsidR="00F8434A" w:rsidRDefault="00F8434A" w:rsidP="00994BBE"/>
    <w:p w14:paraId="6646FE84" w14:textId="77777777" w:rsidR="00F8434A" w:rsidRDefault="00F8434A" w:rsidP="00994BBE"/>
    <w:p w14:paraId="4C9EE94A" w14:textId="77777777" w:rsidR="00F8434A" w:rsidRDefault="00F8434A" w:rsidP="00994BBE"/>
    <w:p w14:paraId="0768A5D6" w14:textId="77777777" w:rsidR="00F8434A" w:rsidRDefault="00F8434A" w:rsidP="00994BBE"/>
    <w:p w14:paraId="54AEB013" w14:textId="77777777" w:rsidR="00F8434A" w:rsidRDefault="00F8434A" w:rsidP="00994BBE"/>
    <w:p w14:paraId="4CA59E9F" w14:textId="77777777" w:rsidR="00F8434A" w:rsidRDefault="00F8434A" w:rsidP="00994BBE"/>
    <w:p w14:paraId="08C30BD0" w14:textId="77777777" w:rsidR="00F8434A" w:rsidRDefault="00F8434A" w:rsidP="00994BBE"/>
    <w:p w14:paraId="3DA8DA11" w14:textId="77777777" w:rsidR="00F8434A" w:rsidRDefault="00F8434A" w:rsidP="00994BBE"/>
    <w:p w14:paraId="11C29E29" w14:textId="77777777" w:rsidR="00F8434A" w:rsidRDefault="00F8434A" w:rsidP="00994BBE"/>
    <w:p w14:paraId="723A5884" w14:textId="77777777" w:rsidR="00F8434A" w:rsidRDefault="00F8434A" w:rsidP="00994BBE"/>
    <w:p w14:paraId="4362C70D" w14:textId="77777777" w:rsidR="00F8434A" w:rsidRDefault="00F8434A" w:rsidP="00994BBE"/>
    <w:p w14:paraId="3F7B0461" w14:textId="77777777" w:rsidR="00F8434A" w:rsidRDefault="00F8434A" w:rsidP="00994BBE"/>
    <w:p w14:paraId="6D63E217" w14:textId="77777777" w:rsidR="00F8434A" w:rsidRDefault="00F8434A" w:rsidP="00994BBE"/>
    <w:p w14:paraId="2BE578EE" w14:textId="77777777" w:rsidR="00F8434A" w:rsidRDefault="00F8434A" w:rsidP="00994BBE"/>
    <w:p w14:paraId="1D5CFD95" w14:textId="77777777" w:rsidR="00F8434A" w:rsidRDefault="00F8434A" w:rsidP="00994BBE"/>
    <w:p w14:paraId="1378FCAC" w14:textId="77777777" w:rsidR="00F8434A" w:rsidRDefault="00F8434A" w:rsidP="00994BBE"/>
    <w:p w14:paraId="23820729" w14:textId="77777777" w:rsidR="00F8434A" w:rsidRDefault="00F8434A" w:rsidP="00994BBE"/>
    <w:p w14:paraId="4E597DF8" w14:textId="77777777" w:rsidR="00F8434A" w:rsidRDefault="00F8434A" w:rsidP="00994BBE"/>
    <w:p w14:paraId="5A427746" w14:textId="77777777" w:rsidR="00F8434A" w:rsidRDefault="00F8434A" w:rsidP="00994BBE"/>
    <w:p w14:paraId="42E68CA6" w14:textId="77777777" w:rsidR="00F8434A" w:rsidRDefault="00F8434A" w:rsidP="00994BBE"/>
    <w:p w14:paraId="21AE9C71" w14:textId="77777777" w:rsidR="00F8434A" w:rsidRDefault="00F8434A" w:rsidP="00994BBE"/>
    <w:p w14:paraId="42B45040" w14:textId="77777777" w:rsidR="00F8434A" w:rsidRDefault="00F8434A" w:rsidP="00994BBE"/>
    <w:p w14:paraId="1A777FBE" w14:textId="77777777" w:rsidR="00F8434A" w:rsidRDefault="00F8434A" w:rsidP="00994BBE"/>
    <w:p w14:paraId="756C635A" w14:textId="77777777" w:rsidR="00F8434A" w:rsidRDefault="00F8434A" w:rsidP="00994BBE"/>
    <w:p w14:paraId="5A2C70E6" w14:textId="77777777" w:rsidR="00F8434A" w:rsidRDefault="00F8434A" w:rsidP="00994BBE"/>
    <w:p w14:paraId="75F41579" w14:textId="77777777" w:rsidR="00F8434A" w:rsidRDefault="00F8434A" w:rsidP="00994BBE"/>
    <w:p w14:paraId="2FE8AEB5" w14:textId="77777777" w:rsidR="00F8434A" w:rsidRDefault="00F8434A" w:rsidP="00994BBE"/>
    <w:p w14:paraId="0C831107" w14:textId="77777777" w:rsidR="00F8434A" w:rsidRDefault="00F8434A" w:rsidP="00994BBE"/>
    <w:p w14:paraId="1B30E0A8" w14:textId="77777777" w:rsidR="00F8434A" w:rsidRDefault="00F8434A" w:rsidP="00994BBE"/>
    <w:p w14:paraId="3D275FD4" w14:textId="77777777" w:rsidR="00F8434A" w:rsidRDefault="00F8434A" w:rsidP="00994BBE"/>
    <w:p w14:paraId="2A9416D8" w14:textId="77777777" w:rsidR="00F8434A" w:rsidRDefault="00F8434A" w:rsidP="00994BBE"/>
    <w:p w14:paraId="0E3D133F" w14:textId="77777777" w:rsidR="00F8434A" w:rsidRDefault="00F8434A" w:rsidP="00994BBE"/>
    <w:p w14:paraId="581802E5" w14:textId="77777777" w:rsidR="00F8434A" w:rsidRDefault="00F8434A" w:rsidP="00994BBE"/>
    <w:p w14:paraId="2C33EF13" w14:textId="77777777" w:rsidR="00F8434A" w:rsidRDefault="00F8434A" w:rsidP="00994BBE"/>
    <w:p w14:paraId="5F67643F" w14:textId="77777777" w:rsidR="00F8434A" w:rsidRDefault="00F8434A" w:rsidP="00994BBE"/>
    <w:p w14:paraId="1C7DB582" w14:textId="77777777" w:rsidR="00F8434A" w:rsidRDefault="00F8434A" w:rsidP="00994BBE"/>
    <w:p w14:paraId="1DA8EFEE" w14:textId="77777777" w:rsidR="00F8434A" w:rsidRDefault="00F8434A" w:rsidP="00994BBE"/>
    <w:p w14:paraId="75093DAC" w14:textId="77777777" w:rsidR="00F8434A" w:rsidRDefault="00F8434A" w:rsidP="00994BBE"/>
    <w:p w14:paraId="7E8FE2DF" w14:textId="77777777" w:rsidR="00F8434A" w:rsidRDefault="00F8434A" w:rsidP="00994BBE"/>
    <w:p w14:paraId="70FF7AB9" w14:textId="77777777" w:rsidR="00F8434A" w:rsidRDefault="00F8434A" w:rsidP="00994BBE"/>
    <w:p w14:paraId="1413F2D6" w14:textId="77777777" w:rsidR="00F8434A" w:rsidRDefault="00F8434A" w:rsidP="00994BBE"/>
    <w:p w14:paraId="5C57B74F" w14:textId="77777777" w:rsidR="00F8434A" w:rsidRDefault="00F8434A" w:rsidP="00994BBE"/>
    <w:p w14:paraId="2C203B0D" w14:textId="77777777" w:rsidR="00F8434A" w:rsidRDefault="00F8434A" w:rsidP="00994BBE"/>
    <w:p w14:paraId="6B862408" w14:textId="77777777" w:rsidR="00F8434A" w:rsidRDefault="00F8434A" w:rsidP="00994BBE"/>
    <w:p w14:paraId="14213D98" w14:textId="77777777" w:rsidR="00F8434A" w:rsidRDefault="00F8434A" w:rsidP="00994BBE"/>
    <w:p w14:paraId="5A44BF44" w14:textId="77777777" w:rsidR="00F8434A" w:rsidRDefault="00F8434A" w:rsidP="00994BBE"/>
    <w:p w14:paraId="1A6A85BF" w14:textId="77777777" w:rsidR="00F8434A" w:rsidRDefault="00F8434A" w:rsidP="00994BBE"/>
    <w:p w14:paraId="0399B566" w14:textId="77777777" w:rsidR="00F8434A" w:rsidRDefault="00F8434A" w:rsidP="00994BBE"/>
    <w:p w14:paraId="3AD0C8B2" w14:textId="77777777" w:rsidR="00F8434A" w:rsidRDefault="00F8434A" w:rsidP="00994BBE"/>
    <w:p w14:paraId="76B028CE" w14:textId="77777777" w:rsidR="00F8434A" w:rsidRDefault="00F8434A" w:rsidP="00994BBE"/>
    <w:p w14:paraId="5F1A665D" w14:textId="77777777" w:rsidR="00F8434A" w:rsidRDefault="00F8434A" w:rsidP="00994BBE"/>
    <w:p w14:paraId="12D5DD9F" w14:textId="77777777" w:rsidR="00F8434A" w:rsidRDefault="00F8434A" w:rsidP="00994BBE"/>
    <w:p w14:paraId="31A3DC74" w14:textId="77777777" w:rsidR="00F8434A" w:rsidRDefault="00F8434A" w:rsidP="00994BBE"/>
    <w:p w14:paraId="764D10C0" w14:textId="77777777" w:rsidR="00F8434A" w:rsidRDefault="00F8434A" w:rsidP="00994BBE"/>
    <w:p w14:paraId="058881F3" w14:textId="77777777" w:rsidR="00F8434A" w:rsidRDefault="00F8434A" w:rsidP="00994BBE"/>
    <w:p w14:paraId="60EE05D7" w14:textId="77777777" w:rsidR="00F8434A" w:rsidRDefault="00F8434A" w:rsidP="00994BBE"/>
    <w:p w14:paraId="2662FCA6" w14:textId="77777777" w:rsidR="00F8434A" w:rsidRDefault="00F8434A" w:rsidP="00994BBE"/>
    <w:p w14:paraId="3E83233A" w14:textId="77777777" w:rsidR="00F8434A" w:rsidRDefault="00F8434A" w:rsidP="00994BBE"/>
    <w:p w14:paraId="47EB4761" w14:textId="77777777" w:rsidR="00F8434A" w:rsidRDefault="00F8434A" w:rsidP="00994BBE"/>
    <w:p w14:paraId="281E2FE1" w14:textId="77777777" w:rsidR="00F8434A" w:rsidRDefault="00F8434A" w:rsidP="00994BBE"/>
    <w:p w14:paraId="291F83D6" w14:textId="77777777" w:rsidR="00F8434A" w:rsidRDefault="00F8434A" w:rsidP="00994BBE"/>
    <w:p w14:paraId="39116BF4" w14:textId="77777777" w:rsidR="00F8434A" w:rsidRDefault="00F8434A" w:rsidP="00994BBE"/>
    <w:p w14:paraId="6C6746DB" w14:textId="77777777" w:rsidR="00F8434A" w:rsidRDefault="00F8434A" w:rsidP="00994BBE"/>
    <w:p w14:paraId="511629E2" w14:textId="77777777" w:rsidR="00F8434A" w:rsidRDefault="00F8434A" w:rsidP="00994BBE"/>
    <w:p w14:paraId="5A519359" w14:textId="77777777" w:rsidR="00F8434A" w:rsidRDefault="00F8434A" w:rsidP="00994BBE"/>
    <w:p w14:paraId="068EABC8" w14:textId="77777777" w:rsidR="00F8434A" w:rsidRDefault="00F8434A" w:rsidP="00994BBE"/>
    <w:p w14:paraId="2A60C118" w14:textId="77777777" w:rsidR="00F8434A" w:rsidRDefault="00F8434A" w:rsidP="00994BBE"/>
    <w:p w14:paraId="5CDC7A5A" w14:textId="77777777" w:rsidR="00F8434A" w:rsidRDefault="00F8434A" w:rsidP="00994BBE"/>
    <w:p w14:paraId="114EB739" w14:textId="77777777" w:rsidR="00F8434A" w:rsidRDefault="00F8434A" w:rsidP="00994BBE"/>
    <w:p w14:paraId="13D7C819" w14:textId="77777777" w:rsidR="00F8434A" w:rsidRDefault="00F8434A" w:rsidP="00994BBE"/>
    <w:p w14:paraId="58241802" w14:textId="77777777" w:rsidR="00F8434A" w:rsidRDefault="00F8434A" w:rsidP="00994BBE"/>
    <w:p w14:paraId="7BB9F604" w14:textId="77777777" w:rsidR="00F8434A" w:rsidRDefault="00F8434A" w:rsidP="00994BBE"/>
    <w:p w14:paraId="281FE9DF" w14:textId="77777777" w:rsidR="00F8434A" w:rsidRDefault="00F8434A" w:rsidP="00994BB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7D6AB" w14:textId="5CF7A892" w:rsidR="002D25A3" w:rsidRPr="00334FF4" w:rsidRDefault="002D25A3" w:rsidP="00994BBE">
    <w:pPr>
      <w:pStyle w:val="Topptekst"/>
    </w:pPr>
    <w:r w:rsidRPr="00334FF4">
      <w:rPr>
        <w:noProof/>
        <w:lang w:val="nb-NO" w:eastAsia="nb-NO"/>
      </w:rPr>
      <w:drawing>
        <wp:anchor distT="0" distB="0" distL="114300" distR="114300" simplePos="0" relativeHeight="251659776" behindDoc="1" locked="0" layoutInCell="1" allowOverlap="1" wp14:anchorId="32C2061E" wp14:editId="58717D5F">
          <wp:simplePos x="0" y="0"/>
          <wp:positionH relativeFrom="column">
            <wp:posOffset>-403860</wp:posOffset>
          </wp:positionH>
          <wp:positionV relativeFrom="paragraph">
            <wp:posOffset>-52705</wp:posOffset>
          </wp:positionV>
          <wp:extent cx="300990" cy="457835"/>
          <wp:effectExtent l="0" t="0" r="3810" b="0"/>
          <wp:wrapNone/>
          <wp:docPr id="31" name="Bild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990" cy="457835"/>
                  </a:xfrm>
                  <a:prstGeom prst="rect">
                    <a:avLst/>
                  </a:prstGeom>
                  <a:noFill/>
                </pic:spPr>
              </pic:pic>
            </a:graphicData>
          </a:graphic>
          <wp14:sizeRelH relativeFrom="page">
            <wp14:pctWidth>0</wp14:pctWidth>
          </wp14:sizeRelH>
          <wp14:sizeRelV relativeFrom="page">
            <wp14:pctHeight>0</wp14:pctHeight>
          </wp14:sizeRelV>
        </wp:anchor>
      </w:drawing>
    </w:r>
    <w:r w:rsidRPr="00334FF4">
      <w:t>Byggherre:  Drammen Eiendom KF</w:t>
    </w:r>
    <w:r w:rsidRPr="00334FF4">
      <w:tab/>
      <w:t xml:space="preserve">                                             </w:t>
    </w:r>
    <w:r w:rsidRPr="00334FF4">
      <w:tab/>
      <w:t xml:space="preserve">              </w:t>
    </w:r>
  </w:p>
  <w:p w14:paraId="6E336977" w14:textId="5AB80770" w:rsidR="002D25A3" w:rsidRPr="00334FF4" w:rsidRDefault="002D25A3" w:rsidP="00994BBE">
    <w:pPr>
      <w:pStyle w:val="Topptekst"/>
    </w:pPr>
    <w:r>
      <w:t xml:space="preserve">Prosjekt:      </w:t>
    </w:r>
    <w:r w:rsidR="00502DF5">
      <w:rPr>
        <w:lang w:val="nb-NO"/>
      </w:rPr>
      <w:t>Mjøndalen skole</w:t>
    </w:r>
    <w:r w:rsidR="00A37572">
      <w:rPr>
        <w:lang w:val="nb-NO"/>
      </w:rPr>
      <w:t xml:space="preserve">, </w:t>
    </w:r>
    <w:proofErr w:type="spellStart"/>
    <w:r w:rsidR="00A37572">
      <w:rPr>
        <w:lang w:val="nb-NO"/>
      </w:rPr>
      <w:t>utomhusarbeider</w:t>
    </w:r>
    <w:proofErr w:type="spellEnd"/>
    <w:r>
      <w:tab/>
      <w:t xml:space="preserve">                  </w:t>
    </w:r>
  </w:p>
  <w:p w14:paraId="4561FCAE" w14:textId="4FC14590" w:rsidR="002D25A3" w:rsidRDefault="002D25A3" w:rsidP="00994BBE">
    <w:r>
      <w:tab/>
    </w:r>
    <w:r>
      <w:tab/>
    </w:r>
    <w:r>
      <w:tab/>
    </w:r>
    <w:r>
      <w:tab/>
    </w:r>
    <w:r>
      <w:tab/>
    </w:r>
    <w:r>
      <w:tab/>
    </w:r>
    <w:r>
      <w:tab/>
    </w:r>
    <w:r>
      <w:tab/>
    </w:r>
    <w:r>
      <w:tab/>
    </w:r>
    <w:r>
      <w:tab/>
      <w:t xml:space="preserve">          </w:t>
    </w:r>
  </w:p>
  <w:p w14:paraId="5B278231" w14:textId="77777777" w:rsidR="002D25A3" w:rsidRDefault="002D25A3" w:rsidP="00994BB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2A7BE" w14:textId="77777777" w:rsidR="002D25A3" w:rsidRPr="0092722A" w:rsidRDefault="002D25A3" w:rsidP="00994BBE">
    <w:pPr>
      <w:pStyle w:val="Topptekst"/>
    </w:pPr>
  </w:p>
  <w:p w14:paraId="6899F997" w14:textId="77777777" w:rsidR="002D25A3" w:rsidRDefault="002D25A3" w:rsidP="00994BBE"/>
  <w:p w14:paraId="76090053" w14:textId="77777777" w:rsidR="002D25A3" w:rsidRDefault="002D25A3" w:rsidP="00994BBE"/>
  <w:p w14:paraId="525E74A0" w14:textId="77777777" w:rsidR="002D25A3" w:rsidRDefault="002D25A3" w:rsidP="00994BB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47196"/>
    <w:multiLevelType w:val="hybridMultilevel"/>
    <w:tmpl w:val="D63072B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556425E"/>
    <w:multiLevelType w:val="hybridMultilevel"/>
    <w:tmpl w:val="BF10663A"/>
    <w:lvl w:ilvl="0" w:tplc="5106A7A4">
      <w:start w:val="7"/>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73455AF"/>
    <w:multiLevelType w:val="hybridMultilevel"/>
    <w:tmpl w:val="BD6C83FE"/>
    <w:lvl w:ilvl="0" w:tplc="0D4A3CCC">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A455644"/>
    <w:multiLevelType w:val="multilevel"/>
    <w:tmpl w:val="88B6404A"/>
    <w:lvl w:ilvl="0">
      <w:start w:val="1"/>
      <w:numFmt w:val="decimal"/>
      <w:lvlText w:val="%1.0"/>
      <w:lvlJc w:val="left"/>
      <w:pPr>
        <w:ind w:left="540" w:hanging="360"/>
      </w:pPr>
      <w:rPr>
        <w:rFonts w:hint="default"/>
      </w:rPr>
    </w:lvl>
    <w:lvl w:ilvl="1">
      <w:start w:val="1"/>
      <w:numFmt w:val="decimal"/>
      <w:lvlText w:val="%1.%2"/>
      <w:lvlJc w:val="left"/>
      <w:pPr>
        <w:ind w:left="124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868" w:hanging="1440"/>
      </w:pPr>
      <w:rPr>
        <w:rFonts w:hint="default"/>
      </w:rPr>
    </w:lvl>
    <w:lvl w:ilvl="7">
      <w:start w:val="1"/>
      <w:numFmt w:val="decimal"/>
      <w:lvlText w:val="%1.%2.%3.%4.%5.%6.%7.%8"/>
      <w:lvlJc w:val="left"/>
      <w:pPr>
        <w:ind w:left="6576" w:hanging="1440"/>
      </w:pPr>
      <w:rPr>
        <w:rFonts w:hint="default"/>
      </w:rPr>
    </w:lvl>
    <w:lvl w:ilvl="8">
      <w:start w:val="1"/>
      <w:numFmt w:val="decimal"/>
      <w:lvlText w:val="%1.%2.%3.%4.%5.%6.%7.%8.%9"/>
      <w:lvlJc w:val="left"/>
      <w:pPr>
        <w:ind w:left="7644" w:hanging="1800"/>
      </w:pPr>
      <w:rPr>
        <w:rFonts w:hint="default"/>
      </w:rPr>
    </w:lvl>
  </w:abstractNum>
  <w:abstractNum w:abstractNumId="4" w15:restartNumberingAfterBreak="0">
    <w:nsid w:val="338813E4"/>
    <w:multiLevelType w:val="multilevel"/>
    <w:tmpl w:val="AB067688"/>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33BD0E11"/>
    <w:multiLevelType w:val="hybridMultilevel"/>
    <w:tmpl w:val="920AEFDC"/>
    <w:lvl w:ilvl="0" w:tplc="FF24C2EC">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64B1B77"/>
    <w:multiLevelType w:val="hybridMultilevel"/>
    <w:tmpl w:val="7FFE9E12"/>
    <w:lvl w:ilvl="0" w:tplc="B25C1B3E">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C1F3EFE"/>
    <w:multiLevelType w:val="hybridMultilevel"/>
    <w:tmpl w:val="233892C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90C123B"/>
    <w:multiLevelType w:val="hybridMultilevel"/>
    <w:tmpl w:val="1EF640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1922792"/>
    <w:multiLevelType w:val="hybridMultilevel"/>
    <w:tmpl w:val="154AF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7FF08B9"/>
    <w:multiLevelType w:val="hybridMultilevel"/>
    <w:tmpl w:val="CF743CD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5CD23920"/>
    <w:multiLevelType w:val="hybridMultilevel"/>
    <w:tmpl w:val="63F06E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27F6671"/>
    <w:multiLevelType w:val="hybridMultilevel"/>
    <w:tmpl w:val="9798510E"/>
    <w:lvl w:ilvl="0" w:tplc="84D2ECB6">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C751E96"/>
    <w:multiLevelType w:val="multilevel"/>
    <w:tmpl w:val="38EAC34E"/>
    <w:lvl w:ilvl="0">
      <w:start w:val="2"/>
      <w:numFmt w:val="decimal"/>
      <w:lvlText w:val="%1.0"/>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464" w:hanging="1800"/>
      </w:pPr>
      <w:rPr>
        <w:rFonts w:hint="default"/>
        <w:b/>
      </w:rPr>
    </w:lvl>
  </w:abstractNum>
  <w:abstractNum w:abstractNumId="14" w15:restartNumberingAfterBreak="0">
    <w:nsid w:val="6DD378EE"/>
    <w:multiLevelType w:val="hybridMultilevel"/>
    <w:tmpl w:val="14BA8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0EF40CA"/>
    <w:multiLevelType w:val="hybridMultilevel"/>
    <w:tmpl w:val="A112D274"/>
    <w:lvl w:ilvl="0" w:tplc="04140001">
      <w:start w:val="1"/>
      <w:numFmt w:val="bullet"/>
      <w:lvlText w:val=""/>
      <w:lvlJc w:val="left"/>
      <w:pPr>
        <w:ind w:left="758" w:hanging="360"/>
      </w:pPr>
      <w:rPr>
        <w:rFonts w:ascii="Symbol" w:hAnsi="Symbol" w:hint="default"/>
      </w:rPr>
    </w:lvl>
    <w:lvl w:ilvl="1" w:tplc="04140003" w:tentative="1">
      <w:start w:val="1"/>
      <w:numFmt w:val="bullet"/>
      <w:lvlText w:val="o"/>
      <w:lvlJc w:val="left"/>
      <w:pPr>
        <w:ind w:left="1478" w:hanging="360"/>
      </w:pPr>
      <w:rPr>
        <w:rFonts w:ascii="Courier New" w:hAnsi="Courier New" w:cs="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cs="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cs="Courier New" w:hint="default"/>
      </w:rPr>
    </w:lvl>
    <w:lvl w:ilvl="8" w:tplc="04140005" w:tentative="1">
      <w:start w:val="1"/>
      <w:numFmt w:val="bullet"/>
      <w:lvlText w:val=""/>
      <w:lvlJc w:val="left"/>
      <w:pPr>
        <w:ind w:left="6518" w:hanging="360"/>
      </w:pPr>
      <w:rPr>
        <w:rFonts w:ascii="Wingdings" w:hAnsi="Wingdings" w:hint="default"/>
      </w:rPr>
    </w:lvl>
  </w:abstractNum>
  <w:abstractNum w:abstractNumId="16" w15:restartNumberingAfterBreak="0">
    <w:nsid w:val="72173925"/>
    <w:multiLevelType w:val="hybridMultilevel"/>
    <w:tmpl w:val="812AA41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24F004A"/>
    <w:multiLevelType w:val="hybridMultilevel"/>
    <w:tmpl w:val="2252108C"/>
    <w:lvl w:ilvl="0" w:tplc="D56644FE">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82D3921"/>
    <w:multiLevelType w:val="multilevel"/>
    <w:tmpl w:val="CBECC06E"/>
    <w:lvl w:ilvl="0">
      <w:start w:val="1"/>
      <w:numFmt w:val="decimal"/>
      <w:pStyle w:val="Overskrift1"/>
      <w:lvlText w:val="BILAG %1."/>
      <w:lvlJc w:val="left"/>
      <w:pPr>
        <w:ind w:left="360" w:hanging="360"/>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9" w15:restartNumberingAfterBreak="0">
    <w:nsid w:val="7B4D0F11"/>
    <w:multiLevelType w:val="hybridMultilevel"/>
    <w:tmpl w:val="464A0EF8"/>
    <w:lvl w:ilvl="0" w:tplc="FEC0ACA2">
      <w:start w:val="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18"/>
  </w:num>
  <w:num w:numId="2">
    <w:abstractNumId w:val="16"/>
  </w:num>
  <w:num w:numId="3">
    <w:abstractNumId w:val="0"/>
  </w:num>
  <w:num w:numId="4">
    <w:abstractNumId w:val="19"/>
  </w:num>
  <w:num w:numId="5">
    <w:abstractNumId w:val="13"/>
  </w:num>
  <w:num w:numId="6">
    <w:abstractNumId w:val="9"/>
  </w:num>
  <w:num w:numId="7">
    <w:abstractNumId w:val="11"/>
  </w:num>
  <w:num w:numId="8">
    <w:abstractNumId w:val="3"/>
  </w:num>
  <w:num w:numId="9">
    <w:abstractNumId w:val="8"/>
  </w:num>
  <w:num w:numId="10">
    <w:abstractNumId w:val="15"/>
  </w:num>
  <w:num w:numId="11">
    <w:abstractNumId w:val="4"/>
  </w:num>
  <w:num w:numId="12">
    <w:abstractNumId w:val="10"/>
  </w:num>
  <w:num w:numId="13">
    <w:abstractNumId w:val="7"/>
  </w:num>
  <w:num w:numId="14">
    <w:abstractNumId w:val="17"/>
  </w:num>
  <w:num w:numId="15">
    <w:abstractNumId w:val="5"/>
  </w:num>
  <w:num w:numId="16">
    <w:abstractNumId w:val="6"/>
  </w:num>
  <w:num w:numId="17">
    <w:abstractNumId w:val="2"/>
  </w:num>
  <w:num w:numId="18">
    <w:abstractNumId w:val="1"/>
  </w:num>
  <w:num w:numId="19">
    <w:abstractNumId w:val="12"/>
  </w:num>
  <w:num w:numId="2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8A4"/>
    <w:rsid w:val="00002DFB"/>
    <w:rsid w:val="00003ECD"/>
    <w:rsid w:val="00004270"/>
    <w:rsid w:val="00005030"/>
    <w:rsid w:val="00006BA5"/>
    <w:rsid w:val="00012540"/>
    <w:rsid w:val="000159C7"/>
    <w:rsid w:val="000204E9"/>
    <w:rsid w:val="00020BC9"/>
    <w:rsid w:val="00021112"/>
    <w:rsid w:val="0002151F"/>
    <w:rsid w:val="00021BF2"/>
    <w:rsid w:val="00023A7B"/>
    <w:rsid w:val="0002693F"/>
    <w:rsid w:val="00026D71"/>
    <w:rsid w:val="00032707"/>
    <w:rsid w:val="00034067"/>
    <w:rsid w:val="0003566E"/>
    <w:rsid w:val="00041553"/>
    <w:rsid w:val="000416FF"/>
    <w:rsid w:val="00046849"/>
    <w:rsid w:val="00047DE2"/>
    <w:rsid w:val="0005296C"/>
    <w:rsid w:val="00052BFC"/>
    <w:rsid w:val="00054E6E"/>
    <w:rsid w:val="00056606"/>
    <w:rsid w:val="0007294A"/>
    <w:rsid w:val="00074F5B"/>
    <w:rsid w:val="00080C92"/>
    <w:rsid w:val="00080DA3"/>
    <w:rsid w:val="000845B5"/>
    <w:rsid w:val="00086498"/>
    <w:rsid w:val="00091B00"/>
    <w:rsid w:val="000967BD"/>
    <w:rsid w:val="00096A47"/>
    <w:rsid w:val="000A22CB"/>
    <w:rsid w:val="000A5686"/>
    <w:rsid w:val="000A7C4F"/>
    <w:rsid w:val="000B3AD9"/>
    <w:rsid w:val="000B6331"/>
    <w:rsid w:val="000C2F0C"/>
    <w:rsid w:val="000C350C"/>
    <w:rsid w:val="000D188B"/>
    <w:rsid w:val="000D28BA"/>
    <w:rsid w:val="000D34AC"/>
    <w:rsid w:val="000D57F0"/>
    <w:rsid w:val="000D6E78"/>
    <w:rsid w:val="000E7970"/>
    <w:rsid w:val="000F02CA"/>
    <w:rsid w:val="000F0A2B"/>
    <w:rsid w:val="000F31E1"/>
    <w:rsid w:val="000F6D48"/>
    <w:rsid w:val="0010078B"/>
    <w:rsid w:val="0010351D"/>
    <w:rsid w:val="00110523"/>
    <w:rsid w:val="0011125E"/>
    <w:rsid w:val="0011754F"/>
    <w:rsid w:val="00122D6B"/>
    <w:rsid w:val="001251ED"/>
    <w:rsid w:val="00126345"/>
    <w:rsid w:val="00126E86"/>
    <w:rsid w:val="00132B77"/>
    <w:rsid w:val="00134702"/>
    <w:rsid w:val="00134ABE"/>
    <w:rsid w:val="001361D1"/>
    <w:rsid w:val="00136699"/>
    <w:rsid w:val="00137C03"/>
    <w:rsid w:val="00137D5A"/>
    <w:rsid w:val="00143DA5"/>
    <w:rsid w:val="001525B7"/>
    <w:rsid w:val="00161A9F"/>
    <w:rsid w:val="00162676"/>
    <w:rsid w:val="001631D6"/>
    <w:rsid w:val="001660CF"/>
    <w:rsid w:val="0016630E"/>
    <w:rsid w:val="00170A3B"/>
    <w:rsid w:val="0017555C"/>
    <w:rsid w:val="00176F5B"/>
    <w:rsid w:val="00181D83"/>
    <w:rsid w:val="00183506"/>
    <w:rsid w:val="0018464D"/>
    <w:rsid w:val="001908BF"/>
    <w:rsid w:val="001A34B1"/>
    <w:rsid w:val="001A48E9"/>
    <w:rsid w:val="001B250D"/>
    <w:rsid w:val="001B5FFA"/>
    <w:rsid w:val="001B7194"/>
    <w:rsid w:val="001C15BC"/>
    <w:rsid w:val="001C5BB6"/>
    <w:rsid w:val="001C78EB"/>
    <w:rsid w:val="001D72EF"/>
    <w:rsid w:val="001E75A9"/>
    <w:rsid w:val="001F2AC1"/>
    <w:rsid w:val="001F5A8E"/>
    <w:rsid w:val="001F657F"/>
    <w:rsid w:val="001F7796"/>
    <w:rsid w:val="002036E3"/>
    <w:rsid w:val="00205FE8"/>
    <w:rsid w:val="00206D88"/>
    <w:rsid w:val="00213C89"/>
    <w:rsid w:val="00214C67"/>
    <w:rsid w:val="00216C98"/>
    <w:rsid w:val="00217282"/>
    <w:rsid w:val="00221ACD"/>
    <w:rsid w:val="002237AC"/>
    <w:rsid w:val="00236E99"/>
    <w:rsid w:val="00237CEC"/>
    <w:rsid w:val="00243178"/>
    <w:rsid w:val="00243789"/>
    <w:rsid w:val="00244FAF"/>
    <w:rsid w:val="00245597"/>
    <w:rsid w:val="00246961"/>
    <w:rsid w:val="002471EB"/>
    <w:rsid w:val="002478AE"/>
    <w:rsid w:val="0025031A"/>
    <w:rsid w:val="0025189E"/>
    <w:rsid w:val="0025226A"/>
    <w:rsid w:val="00254C7D"/>
    <w:rsid w:val="00260B0F"/>
    <w:rsid w:val="0026741E"/>
    <w:rsid w:val="0026743D"/>
    <w:rsid w:val="0027175F"/>
    <w:rsid w:val="002809D2"/>
    <w:rsid w:val="00281D7F"/>
    <w:rsid w:val="00283C60"/>
    <w:rsid w:val="0028591C"/>
    <w:rsid w:val="002870C3"/>
    <w:rsid w:val="00287726"/>
    <w:rsid w:val="00292FC8"/>
    <w:rsid w:val="0029441E"/>
    <w:rsid w:val="00297206"/>
    <w:rsid w:val="00297ECE"/>
    <w:rsid w:val="002A1099"/>
    <w:rsid w:val="002A41FF"/>
    <w:rsid w:val="002A4CED"/>
    <w:rsid w:val="002A5C6C"/>
    <w:rsid w:val="002A72C1"/>
    <w:rsid w:val="002B50B5"/>
    <w:rsid w:val="002B6C3A"/>
    <w:rsid w:val="002C0600"/>
    <w:rsid w:val="002C2299"/>
    <w:rsid w:val="002C4A9D"/>
    <w:rsid w:val="002D0268"/>
    <w:rsid w:val="002D110C"/>
    <w:rsid w:val="002D25A3"/>
    <w:rsid w:val="002D364B"/>
    <w:rsid w:val="002D42FB"/>
    <w:rsid w:val="002D46D7"/>
    <w:rsid w:val="002E0AEF"/>
    <w:rsid w:val="002E1044"/>
    <w:rsid w:val="002E197D"/>
    <w:rsid w:val="002E19AB"/>
    <w:rsid w:val="002E65A2"/>
    <w:rsid w:val="002E7403"/>
    <w:rsid w:val="002E7A36"/>
    <w:rsid w:val="002F3D89"/>
    <w:rsid w:val="002F4C0C"/>
    <w:rsid w:val="002F708F"/>
    <w:rsid w:val="002F77DC"/>
    <w:rsid w:val="00306B88"/>
    <w:rsid w:val="00307045"/>
    <w:rsid w:val="0031392A"/>
    <w:rsid w:val="003158CE"/>
    <w:rsid w:val="00315C6F"/>
    <w:rsid w:val="003218D2"/>
    <w:rsid w:val="00322357"/>
    <w:rsid w:val="00323E61"/>
    <w:rsid w:val="00325A28"/>
    <w:rsid w:val="003274DC"/>
    <w:rsid w:val="00327C27"/>
    <w:rsid w:val="00330CCB"/>
    <w:rsid w:val="00331262"/>
    <w:rsid w:val="00332C0C"/>
    <w:rsid w:val="00334FF4"/>
    <w:rsid w:val="00336428"/>
    <w:rsid w:val="00336C2C"/>
    <w:rsid w:val="00336E9B"/>
    <w:rsid w:val="003370E4"/>
    <w:rsid w:val="00337C12"/>
    <w:rsid w:val="003407B3"/>
    <w:rsid w:val="00340933"/>
    <w:rsid w:val="00341EDE"/>
    <w:rsid w:val="00342349"/>
    <w:rsid w:val="00343830"/>
    <w:rsid w:val="00352127"/>
    <w:rsid w:val="00361AE1"/>
    <w:rsid w:val="00362235"/>
    <w:rsid w:val="00363BDB"/>
    <w:rsid w:val="003645BB"/>
    <w:rsid w:val="0037008F"/>
    <w:rsid w:val="00371411"/>
    <w:rsid w:val="003718FF"/>
    <w:rsid w:val="0037258C"/>
    <w:rsid w:val="0038026C"/>
    <w:rsid w:val="00380C52"/>
    <w:rsid w:val="00381634"/>
    <w:rsid w:val="00382618"/>
    <w:rsid w:val="00383DD8"/>
    <w:rsid w:val="00385237"/>
    <w:rsid w:val="00385580"/>
    <w:rsid w:val="00385954"/>
    <w:rsid w:val="0039186F"/>
    <w:rsid w:val="0039525A"/>
    <w:rsid w:val="003A1D2E"/>
    <w:rsid w:val="003A3DE0"/>
    <w:rsid w:val="003A499D"/>
    <w:rsid w:val="003A6805"/>
    <w:rsid w:val="003B1D33"/>
    <w:rsid w:val="003B4178"/>
    <w:rsid w:val="003B67A3"/>
    <w:rsid w:val="003B7AD4"/>
    <w:rsid w:val="003C3E75"/>
    <w:rsid w:val="003D03D7"/>
    <w:rsid w:val="003D1E0F"/>
    <w:rsid w:val="003D628B"/>
    <w:rsid w:val="003D756B"/>
    <w:rsid w:val="003E59E7"/>
    <w:rsid w:val="003F208C"/>
    <w:rsid w:val="003F54C3"/>
    <w:rsid w:val="003F7843"/>
    <w:rsid w:val="0041138C"/>
    <w:rsid w:val="00415CFF"/>
    <w:rsid w:val="0042188F"/>
    <w:rsid w:val="0042195D"/>
    <w:rsid w:val="00422A99"/>
    <w:rsid w:val="00423E02"/>
    <w:rsid w:val="00426A83"/>
    <w:rsid w:val="004304B5"/>
    <w:rsid w:val="00433A4F"/>
    <w:rsid w:val="00440C67"/>
    <w:rsid w:val="004416B4"/>
    <w:rsid w:val="004425BC"/>
    <w:rsid w:val="00442D70"/>
    <w:rsid w:val="00444386"/>
    <w:rsid w:val="004453A2"/>
    <w:rsid w:val="004459B6"/>
    <w:rsid w:val="00445D95"/>
    <w:rsid w:val="004462E8"/>
    <w:rsid w:val="00450657"/>
    <w:rsid w:val="00450D40"/>
    <w:rsid w:val="004537B7"/>
    <w:rsid w:val="00455D4C"/>
    <w:rsid w:val="00456400"/>
    <w:rsid w:val="00463535"/>
    <w:rsid w:val="00470BC1"/>
    <w:rsid w:val="00474A11"/>
    <w:rsid w:val="00482D2E"/>
    <w:rsid w:val="00482D97"/>
    <w:rsid w:val="004862E5"/>
    <w:rsid w:val="00486AF2"/>
    <w:rsid w:val="00492912"/>
    <w:rsid w:val="0049292A"/>
    <w:rsid w:val="00496A83"/>
    <w:rsid w:val="004A1A81"/>
    <w:rsid w:val="004A1AC1"/>
    <w:rsid w:val="004A4191"/>
    <w:rsid w:val="004A4728"/>
    <w:rsid w:val="004B0A05"/>
    <w:rsid w:val="004B182D"/>
    <w:rsid w:val="004C3510"/>
    <w:rsid w:val="004C6EDC"/>
    <w:rsid w:val="004C728B"/>
    <w:rsid w:val="004C7F86"/>
    <w:rsid w:val="004D071C"/>
    <w:rsid w:val="004D27BE"/>
    <w:rsid w:val="004E315D"/>
    <w:rsid w:val="004E4257"/>
    <w:rsid w:val="004F23DE"/>
    <w:rsid w:val="004F5C12"/>
    <w:rsid w:val="004F7628"/>
    <w:rsid w:val="00502DF5"/>
    <w:rsid w:val="005055FC"/>
    <w:rsid w:val="005112B5"/>
    <w:rsid w:val="00512010"/>
    <w:rsid w:val="00515582"/>
    <w:rsid w:val="00516ABB"/>
    <w:rsid w:val="005215EC"/>
    <w:rsid w:val="00521769"/>
    <w:rsid w:val="005231EE"/>
    <w:rsid w:val="00524596"/>
    <w:rsid w:val="00527CE7"/>
    <w:rsid w:val="0053372A"/>
    <w:rsid w:val="0053751C"/>
    <w:rsid w:val="0054032F"/>
    <w:rsid w:val="00540F12"/>
    <w:rsid w:val="00547045"/>
    <w:rsid w:val="005536EC"/>
    <w:rsid w:val="005540BB"/>
    <w:rsid w:val="00554CC3"/>
    <w:rsid w:val="00560422"/>
    <w:rsid w:val="005626E1"/>
    <w:rsid w:val="005649DA"/>
    <w:rsid w:val="00565230"/>
    <w:rsid w:val="0056588A"/>
    <w:rsid w:val="00566577"/>
    <w:rsid w:val="00566613"/>
    <w:rsid w:val="00566AD8"/>
    <w:rsid w:val="00566F68"/>
    <w:rsid w:val="0057390C"/>
    <w:rsid w:val="00583053"/>
    <w:rsid w:val="00585E2C"/>
    <w:rsid w:val="00591245"/>
    <w:rsid w:val="00593379"/>
    <w:rsid w:val="005934C7"/>
    <w:rsid w:val="005A0A34"/>
    <w:rsid w:val="005A6C5F"/>
    <w:rsid w:val="005A79CC"/>
    <w:rsid w:val="005B6C3A"/>
    <w:rsid w:val="005B7529"/>
    <w:rsid w:val="005C445E"/>
    <w:rsid w:val="005D253B"/>
    <w:rsid w:val="005D343C"/>
    <w:rsid w:val="005D46A1"/>
    <w:rsid w:val="005D7CC1"/>
    <w:rsid w:val="005E1551"/>
    <w:rsid w:val="005E282F"/>
    <w:rsid w:val="005E7F85"/>
    <w:rsid w:val="005F1529"/>
    <w:rsid w:val="005F186A"/>
    <w:rsid w:val="005F614F"/>
    <w:rsid w:val="005F66D7"/>
    <w:rsid w:val="005F75A9"/>
    <w:rsid w:val="00600DBD"/>
    <w:rsid w:val="0060280A"/>
    <w:rsid w:val="00604198"/>
    <w:rsid w:val="00605582"/>
    <w:rsid w:val="00611828"/>
    <w:rsid w:val="00611EA7"/>
    <w:rsid w:val="0061307B"/>
    <w:rsid w:val="00613AEC"/>
    <w:rsid w:val="00614347"/>
    <w:rsid w:val="00617E8A"/>
    <w:rsid w:val="006232DB"/>
    <w:rsid w:val="00623BA7"/>
    <w:rsid w:val="006268FE"/>
    <w:rsid w:val="0062782F"/>
    <w:rsid w:val="0063157D"/>
    <w:rsid w:val="00631A1E"/>
    <w:rsid w:val="006417BB"/>
    <w:rsid w:val="00641C24"/>
    <w:rsid w:val="00641C5F"/>
    <w:rsid w:val="00642A7A"/>
    <w:rsid w:val="0064551B"/>
    <w:rsid w:val="00646557"/>
    <w:rsid w:val="00651D39"/>
    <w:rsid w:val="00652484"/>
    <w:rsid w:val="0065685E"/>
    <w:rsid w:val="00656C88"/>
    <w:rsid w:val="0065780A"/>
    <w:rsid w:val="006618A4"/>
    <w:rsid w:val="0066704E"/>
    <w:rsid w:val="00670C36"/>
    <w:rsid w:val="00670CAE"/>
    <w:rsid w:val="00671336"/>
    <w:rsid w:val="0067182B"/>
    <w:rsid w:val="00671C1D"/>
    <w:rsid w:val="00674CCB"/>
    <w:rsid w:val="00674F16"/>
    <w:rsid w:val="00675580"/>
    <w:rsid w:val="00677A44"/>
    <w:rsid w:val="00680072"/>
    <w:rsid w:val="006877F4"/>
    <w:rsid w:val="006920BF"/>
    <w:rsid w:val="00694296"/>
    <w:rsid w:val="00694817"/>
    <w:rsid w:val="00695EFA"/>
    <w:rsid w:val="006961B2"/>
    <w:rsid w:val="006A2623"/>
    <w:rsid w:val="006A3B0F"/>
    <w:rsid w:val="006A6D18"/>
    <w:rsid w:val="006A7F40"/>
    <w:rsid w:val="006B2801"/>
    <w:rsid w:val="006C3805"/>
    <w:rsid w:val="006C4467"/>
    <w:rsid w:val="006C492B"/>
    <w:rsid w:val="006C51A1"/>
    <w:rsid w:val="006C65A0"/>
    <w:rsid w:val="006C7E7A"/>
    <w:rsid w:val="006D04B2"/>
    <w:rsid w:val="006D0801"/>
    <w:rsid w:val="006D51EB"/>
    <w:rsid w:val="006D55C2"/>
    <w:rsid w:val="006D7B68"/>
    <w:rsid w:val="006E0075"/>
    <w:rsid w:val="006E0300"/>
    <w:rsid w:val="006E2FD7"/>
    <w:rsid w:val="006E3744"/>
    <w:rsid w:val="006E3846"/>
    <w:rsid w:val="006E4537"/>
    <w:rsid w:val="006E4DA9"/>
    <w:rsid w:val="006E5811"/>
    <w:rsid w:val="006E605D"/>
    <w:rsid w:val="006F1ECD"/>
    <w:rsid w:val="006F22EA"/>
    <w:rsid w:val="007072F9"/>
    <w:rsid w:val="00712771"/>
    <w:rsid w:val="00712E1A"/>
    <w:rsid w:val="007144B8"/>
    <w:rsid w:val="00720A99"/>
    <w:rsid w:val="00722977"/>
    <w:rsid w:val="00724E93"/>
    <w:rsid w:val="00730180"/>
    <w:rsid w:val="00730A0B"/>
    <w:rsid w:val="007316F9"/>
    <w:rsid w:val="00732452"/>
    <w:rsid w:val="00734BDA"/>
    <w:rsid w:val="007412C4"/>
    <w:rsid w:val="00752F8E"/>
    <w:rsid w:val="00753517"/>
    <w:rsid w:val="00753B51"/>
    <w:rsid w:val="00761081"/>
    <w:rsid w:val="007619B0"/>
    <w:rsid w:val="00763B93"/>
    <w:rsid w:val="00763EC7"/>
    <w:rsid w:val="00766A77"/>
    <w:rsid w:val="00767BC1"/>
    <w:rsid w:val="00767D2D"/>
    <w:rsid w:val="0077098E"/>
    <w:rsid w:val="007763B5"/>
    <w:rsid w:val="00782A76"/>
    <w:rsid w:val="00784C93"/>
    <w:rsid w:val="00785189"/>
    <w:rsid w:val="00786A43"/>
    <w:rsid w:val="00791507"/>
    <w:rsid w:val="007921D5"/>
    <w:rsid w:val="00792BB2"/>
    <w:rsid w:val="00794DAC"/>
    <w:rsid w:val="00797ACC"/>
    <w:rsid w:val="007A1311"/>
    <w:rsid w:val="007A4296"/>
    <w:rsid w:val="007A6A01"/>
    <w:rsid w:val="007B02EB"/>
    <w:rsid w:val="007B6669"/>
    <w:rsid w:val="007C013D"/>
    <w:rsid w:val="007C2AF1"/>
    <w:rsid w:val="007C5509"/>
    <w:rsid w:val="007D2334"/>
    <w:rsid w:val="007D2DE9"/>
    <w:rsid w:val="007D672E"/>
    <w:rsid w:val="007E3FD7"/>
    <w:rsid w:val="007E65E0"/>
    <w:rsid w:val="007E6F9D"/>
    <w:rsid w:val="007F069D"/>
    <w:rsid w:val="007F09DD"/>
    <w:rsid w:val="007F5528"/>
    <w:rsid w:val="00800CAC"/>
    <w:rsid w:val="008014ED"/>
    <w:rsid w:val="0080389A"/>
    <w:rsid w:val="00803F54"/>
    <w:rsid w:val="00805954"/>
    <w:rsid w:val="00806C52"/>
    <w:rsid w:val="00810E13"/>
    <w:rsid w:val="00811187"/>
    <w:rsid w:val="00821E22"/>
    <w:rsid w:val="0082439C"/>
    <w:rsid w:val="00824E56"/>
    <w:rsid w:val="00831F26"/>
    <w:rsid w:val="008326B7"/>
    <w:rsid w:val="0083622D"/>
    <w:rsid w:val="00836CA7"/>
    <w:rsid w:val="00841457"/>
    <w:rsid w:val="00841D4B"/>
    <w:rsid w:val="008424DB"/>
    <w:rsid w:val="008463A0"/>
    <w:rsid w:val="00850798"/>
    <w:rsid w:val="00856F82"/>
    <w:rsid w:val="008627C1"/>
    <w:rsid w:val="00866A5D"/>
    <w:rsid w:val="00870A6A"/>
    <w:rsid w:val="00873EB1"/>
    <w:rsid w:val="00874334"/>
    <w:rsid w:val="00874497"/>
    <w:rsid w:val="00875461"/>
    <w:rsid w:val="00884BC9"/>
    <w:rsid w:val="00885D19"/>
    <w:rsid w:val="008A2790"/>
    <w:rsid w:val="008A4CAF"/>
    <w:rsid w:val="008A52B7"/>
    <w:rsid w:val="008B6252"/>
    <w:rsid w:val="008B6EE6"/>
    <w:rsid w:val="008C2B1B"/>
    <w:rsid w:val="008C2D2B"/>
    <w:rsid w:val="008C38AB"/>
    <w:rsid w:val="008C6498"/>
    <w:rsid w:val="008D515D"/>
    <w:rsid w:val="008D5DF7"/>
    <w:rsid w:val="008D5FE4"/>
    <w:rsid w:val="008D6EDB"/>
    <w:rsid w:val="008D7839"/>
    <w:rsid w:val="008E3353"/>
    <w:rsid w:val="008E402C"/>
    <w:rsid w:val="008E614A"/>
    <w:rsid w:val="008E7024"/>
    <w:rsid w:val="008E7196"/>
    <w:rsid w:val="008E7DEA"/>
    <w:rsid w:val="008F44E8"/>
    <w:rsid w:val="008F46B5"/>
    <w:rsid w:val="008F6199"/>
    <w:rsid w:val="008F70B8"/>
    <w:rsid w:val="00901C22"/>
    <w:rsid w:val="00906FB0"/>
    <w:rsid w:val="0091412D"/>
    <w:rsid w:val="0091542C"/>
    <w:rsid w:val="00915B01"/>
    <w:rsid w:val="009219C5"/>
    <w:rsid w:val="009248AC"/>
    <w:rsid w:val="00926E8E"/>
    <w:rsid w:val="0092722A"/>
    <w:rsid w:val="0093193F"/>
    <w:rsid w:val="0093355F"/>
    <w:rsid w:val="0093579A"/>
    <w:rsid w:val="009426BA"/>
    <w:rsid w:val="009479C5"/>
    <w:rsid w:val="009504B7"/>
    <w:rsid w:val="00950831"/>
    <w:rsid w:val="00953448"/>
    <w:rsid w:val="00953F7B"/>
    <w:rsid w:val="00955AA1"/>
    <w:rsid w:val="00962E73"/>
    <w:rsid w:val="00966E6D"/>
    <w:rsid w:val="00966ED2"/>
    <w:rsid w:val="00972F1E"/>
    <w:rsid w:val="009738AE"/>
    <w:rsid w:val="00974ADD"/>
    <w:rsid w:val="00974FFC"/>
    <w:rsid w:val="00984510"/>
    <w:rsid w:val="009849D5"/>
    <w:rsid w:val="00984A72"/>
    <w:rsid w:val="009862A9"/>
    <w:rsid w:val="009864C2"/>
    <w:rsid w:val="00994BBE"/>
    <w:rsid w:val="00994D23"/>
    <w:rsid w:val="009A1462"/>
    <w:rsid w:val="009A520A"/>
    <w:rsid w:val="009A5E74"/>
    <w:rsid w:val="009B13E5"/>
    <w:rsid w:val="009B6FA3"/>
    <w:rsid w:val="009C1177"/>
    <w:rsid w:val="009C4C72"/>
    <w:rsid w:val="009D0989"/>
    <w:rsid w:val="009D1C85"/>
    <w:rsid w:val="009D2781"/>
    <w:rsid w:val="009D2ADC"/>
    <w:rsid w:val="009D3F38"/>
    <w:rsid w:val="009D42AC"/>
    <w:rsid w:val="009D43F2"/>
    <w:rsid w:val="009D74E5"/>
    <w:rsid w:val="009E2644"/>
    <w:rsid w:val="009E518E"/>
    <w:rsid w:val="009E51E8"/>
    <w:rsid w:val="009E5F88"/>
    <w:rsid w:val="009F0C9C"/>
    <w:rsid w:val="009F0E04"/>
    <w:rsid w:val="009F21DD"/>
    <w:rsid w:val="00A001B0"/>
    <w:rsid w:val="00A00491"/>
    <w:rsid w:val="00A0373E"/>
    <w:rsid w:val="00A07EA0"/>
    <w:rsid w:val="00A10114"/>
    <w:rsid w:val="00A109A8"/>
    <w:rsid w:val="00A11D81"/>
    <w:rsid w:val="00A12716"/>
    <w:rsid w:val="00A160C5"/>
    <w:rsid w:val="00A16D8E"/>
    <w:rsid w:val="00A16F09"/>
    <w:rsid w:val="00A23840"/>
    <w:rsid w:val="00A254FE"/>
    <w:rsid w:val="00A2755E"/>
    <w:rsid w:val="00A30EBF"/>
    <w:rsid w:val="00A323EA"/>
    <w:rsid w:val="00A330B7"/>
    <w:rsid w:val="00A3567E"/>
    <w:rsid w:val="00A37572"/>
    <w:rsid w:val="00A41FF0"/>
    <w:rsid w:val="00A429A4"/>
    <w:rsid w:val="00A44348"/>
    <w:rsid w:val="00A45A5A"/>
    <w:rsid w:val="00A46009"/>
    <w:rsid w:val="00A47636"/>
    <w:rsid w:val="00A47BCA"/>
    <w:rsid w:val="00A517B5"/>
    <w:rsid w:val="00A55D2F"/>
    <w:rsid w:val="00A566FC"/>
    <w:rsid w:val="00A57FAD"/>
    <w:rsid w:val="00A6190E"/>
    <w:rsid w:val="00A63618"/>
    <w:rsid w:val="00A668FF"/>
    <w:rsid w:val="00A70DEF"/>
    <w:rsid w:val="00A71CBB"/>
    <w:rsid w:val="00A75F9F"/>
    <w:rsid w:val="00A801A2"/>
    <w:rsid w:val="00A80A49"/>
    <w:rsid w:val="00A80B21"/>
    <w:rsid w:val="00A81DA0"/>
    <w:rsid w:val="00A852E5"/>
    <w:rsid w:val="00A948BA"/>
    <w:rsid w:val="00A97346"/>
    <w:rsid w:val="00AA052C"/>
    <w:rsid w:val="00AA2E24"/>
    <w:rsid w:val="00AA79D6"/>
    <w:rsid w:val="00AA7B2B"/>
    <w:rsid w:val="00AB14A9"/>
    <w:rsid w:val="00AB1E16"/>
    <w:rsid w:val="00AB1FE9"/>
    <w:rsid w:val="00AB33CE"/>
    <w:rsid w:val="00AB3DFC"/>
    <w:rsid w:val="00AB4139"/>
    <w:rsid w:val="00AB75A7"/>
    <w:rsid w:val="00AC39D4"/>
    <w:rsid w:val="00AC39DA"/>
    <w:rsid w:val="00AC3C79"/>
    <w:rsid w:val="00AC3CB7"/>
    <w:rsid w:val="00AD17F6"/>
    <w:rsid w:val="00AD3C48"/>
    <w:rsid w:val="00AD6423"/>
    <w:rsid w:val="00AD66B3"/>
    <w:rsid w:val="00AE4505"/>
    <w:rsid w:val="00AE4749"/>
    <w:rsid w:val="00AE7717"/>
    <w:rsid w:val="00AF07A3"/>
    <w:rsid w:val="00AF4C87"/>
    <w:rsid w:val="00AF5417"/>
    <w:rsid w:val="00AF5440"/>
    <w:rsid w:val="00AF5D61"/>
    <w:rsid w:val="00AF6A8D"/>
    <w:rsid w:val="00B00905"/>
    <w:rsid w:val="00B028CB"/>
    <w:rsid w:val="00B03312"/>
    <w:rsid w:val="00B03EBE"/>
    <w:rsid w:val="00B0587F"/>
    <w:rsid w:val="00B05DCD"/>
    <w:rsid w:val="00B06502"/>
    <w:rsid w:val="00B12062"/>
    <w:rsid w:val="00B162C9"/>
    <w:rsid w:val="00B17C5D"/>
    <w:rsid w:val="00B17E82"/>
    <w:rsid w:val="00B2285C"/>
    <w:rsid w:val="00B2311D"/>
    <w:rsid w:val="00B23AB2"/>
    <w:rsid w:val="00B267EF"/>
    <w:rsid w:val="00B27A33"/>
    <w:rsid w:val="00B33650"/>
    <w:rsid w:val="00B365B9"/>
    <w:rsid w:val="00B40C0D"/>
    <w:rsid w:val="00B4238D"/>
    <w:rsid w:val="00B4241A"/>
    <w:rsid w:val="00B44FF8"/>
    <w:rsid w:val="00B46044"/>
    <w:rsid w:val="00B617E0"/>
    <w:rsid w:val="00B628D3"/>
    <w:rsid w:val="00B760CB"/>
    <w:rsid w:val="00B800D3"/>
    <w:rsid w:val="00B86BA6"/>
    <w:rsid w:val="00B87F79"/>
    <w:rsid w:val="00B90FF7"/>
    <w:rsid w:val="00B91A1A"/>
    <w:rsid w:val="00B93425"/>
    <w:rsid w:val="00B94EF4"/>
    <w:rsid w:val="00B9549E"/>
    <w:rsid w:val="00B97691"/>
    <w:rsid w:val="00BA1E8D"/>
    <w:rsid w:val="00BA45CF"/>
    <w:rsid w:val="00BA6247"/>
    <w:rsid w:val="00BA79B2"/>
    <w:rsid w:val="00BB0E55"/>
    <w:rsid w:val="00BB1065"/>
    <w:rsid w:val="00BB66C4"/>
    <w:rsid w:val="00BC1E54"/>
    <w:rsid w:val="00BC3620"/>
    <w:rsid w:val="00BC3A9F"/>
    <w:rsid w:val="00BC3BDD"/>
    <w:rsid w:val="00BC656A"/>
    <w:rsid w:val="00BC6B4E"/>
    <w:rsid w:val="00BD4685"/>
    <w:rsid w:val="00BD62CC"/>
    <w:rsid w:val="00BD71FC"/>
    <w:rsid w:val="00BE2909"/>
    <w:rsid w:val="00BE2F0D"/>
    <w:rsid w:val="00BE346F"/>
    <w:rsid w:val="00BF0B3C"/>
    <w:rsid w:val="00BF247D"/>
    <w:rsid w:val="00BF2DF1"/>
    <w:rsid w:val="00BF5E7F"/>
    <w:rsid w:val="00BF6A60"/>
    <w:rsid w:val="00C00389"/>
    <w:rsid w:val="00C026C4"/>
    <w:rsid w:val="00C16309"/>
    <w:rsid w:val="00C22DFF"/>
    <w:rsid w:val="00C239EC"/>
    <w:rsid w:val="00C2515C"/>
    <w:rsid w:val="00C31912"/>
    <w:rsid w:val="00C33B43"/>
    <w:rsid w:val="00C35007"/>
    <w:rsid w:val="00C35B98"/>
    <w:rsid w:val="00C4211A"/>
    <w:rsid w:val="00C422A1"/>
    <w:rsid w:val="00C46ACA"/>
    <w:rsid w:val="00C511DD"/>
    <w:rsid w:val="00C5156E"/>
    <w:rsid w:val="00C52B85"/>
    <w:rsid w:val="00C64694"/>
    <w:rsid w:val="00C70130"/>
    <w:rsid w:val="00C70F03"/>
    <w:rsid w:val="00C717BD"/>
    <w:rsid w:val="00C71A09"/>
    <w:rsid w:val="00C73CD6"/>
    <w:rsid w:val="00C752D7"/>
    <w:rsid w:val="00C75843"/>
    <w:rsid w:val="00C77F44"/>
    <w:rsid w:val="00C80482"/>
    <w:rsid w:val="00C82131"/>
    <w:rsid w:val="00C84D34"/>
    <w:rsid w:val="00C9234B"/>
    <w:rsid w:val="00C933F0"/>
    <w:rsid w:val="00CA05C9"/>
    <w:rsid w:val="00CA3944"/>
    <w:rsid w:val="00CB0FCA"/>
    <w:rsid w:val="00CB7A39"/>
    <w:rsid w:val="00CC1DF2"/>
    <w:rsid w:val="00CC1EE5"/>
    <w:rsid w:val="00CC498F"/>
    <w:rsid w:val="00CC613C"/>
    <w:rsid w:val="00CC6894"/>
    <w:rsid w:val="00CD0F31"/>
    <w:rsid w:val="00CD2DE6"/>
    <w:rsid w:val="00CD4B5E"/>
    <w:rsid w:val="00CD5BC9"/>
    <w:rsid w:val="00CE0909"/>
    <w:rsid w:val="00CE4BE8"/>
    <w:rsid w:val="00CE5792"/>
    <w:rsid w:val="00CE73B6"/>
    <w:rsid w:val="00CF3B8B"/>
    <w:rsid w:val="00CF5115"/>
    <w:rsid w:val="00D0217E"/>
    <w:rsid w:val="00D02251"/>
    <w:rsid w:val="00D02301"/>
    <w:rsid w:val="00D06594"/>
    <w:rsid w:val="00D11A82"/>
    <w:rsid w:val="00D12197"/>
    <w:rsid w:val="00D26448"/>
    <w:rsid w:val="00D31299"/>
    <w:rsid w:val="00D31764"/>
    <w:rsid w:val="00D31B2D"/>
    <w:rsid w:val="00D33B20"/>
    <w:rsid w:val="00D4310A"/>
    <w:rsid w:val="00D47852"/>
    <w:rsid w:val="00D55057"/>
    <w:rsid w:val="00D60915"/>
    <w:rsid w:val="00D63526"/>
    <w:rsid w:val="00D71A0F"/>
    <w:rsid w:val="00D761C0"/>
    <w:rsid w:val="00D81130"/>
    <w:rsid w:val="00D82103"/>
    <w:rsid w:val="00D8233A"/>
    <w:rsid w:val="00D84FAE"/>
    <w:rsid w:val="00D86029"/>
    <w:rsid w:val="00D86D17"/>
    <w:rsid w:val="00D86F10"/>
    <w:rsid w:val="00D93098"/>
    <w:rsid w:val="00D939F2"/>
    <w:rsid w:val="00D95E6C"/>
    <w:rsid w:val="00D965A2"/>
    <w:rsid w:val="00DA1614"/>
    <w:rsid w:val="00DA1635"/>
    <w:rsid w:val="00DB076D"/>
    <w:rsid w:val="00DB315C"/>
    <w:rsid w:val="00DB5440"/>
    <w:rsid w:val="00DC16A9"/>
    <w:rsid w:val="00DC2010"/>
    <w:rsid w:val="00DC67C6"/>
    <w:rsid w:val="00DE0680"/>
    <w:rsid w:val="00DE1A68"/>
    <w:rsid w:val="00DE3F06"/>
    <w:rsid w:val="00DE47DA"/>
    <w:rsid w:val="00DE7BF0"/>
    <w:rsid w:val="00DF553E"/>
    <w:rsid w:val="00DF66A0"/>
    <w:rsid w:val="00DF67FD"/>
    <w:rsid w:val="00E044AF"/>
    <w:rsid w:val="00E06A3A"/>
    <w:rsid w:val="00E1045E"/>
    <w:rsid w:val="00E20777"/>
    <w:rsid w:val="00E22A64"/>
    <w:rsid w:val="00E244C2"/>
    <w:rsid w:val="00E26336"/>
    <w:rsid w:val="00E30659"/>
    <w:rsid w:val="00E30CA2"/>
    <w:rsid w:val="00E33FA7"/>
    <w:rsid w:val="00E34BBB"/>
    <w:rsid w:val="00E34E8D"/>
    <w:rsid w:val="00E36194"/>
    <w:rsid w:val="00E3776D"/>
    <w:rsid w:val="00E41C40"/>
    <w:rsid w:val="00E42DB0"/>
    <w:rsid w:val="00E51725"/>
    <w:rsid w:val="00E52EAF"/>
    <w:rsid w:val="00E531FB"/>
    <w:rsid w:val="00E5601F"/>
    <w:rsid w:val="00E5772A"/>
    <w:rsid w:val="00E622C0"/>
    <w:rsid w:val="00E6347B"/>
    <w:rsid w:val="00E6785F"/>
    <w:rsid w:val="00E75814"/>
    <w:rsid w:val="00E76289"/>
    <w:rsid w:val="00E833C8"/>
    <w:rsid w:val="00E85CB7"/>
    <w:rsid w:val="00E87D38"/>
    <w:rsid w:val="00E90966"/>
    <w:rsid w:val="00E95F5A"/>
    <w:rsid w:val="00EA0C18"/>
    <w:rsid w:val="00EA3DBD"/>
    <w:rsid w:val="00EA780D"/>
    <w:rsid w:val="00EB06FD"/>
    <w:rsid w:val="00EC1B4B"/>
    <w:rsid w:val="00EC46BA"/>
    <w:rsid w:val="00EC5802"/>
    <w:rsid w:val="00EC7D5A"/>
    <w:rsid w:val="00ED04E7"/>
    <w:rsid w:val="00ED2273"/>
    <w:rsid w:val="00ED2970"/>
    <w:rsid w:val="00ED55D8"/>
    <w:rsid w:val="00EE2801"/>
    <w:rsid w:val="00EE43E6"/>
    <w:rsid w:val="00EE4970"/>
    <w:rsid w:val="00EE68D6"/>
    <w:rsid w:val="00EF1D95"/>
    <w:rsid w:val="00EF2B0C"/>
    <w:rsid w:val="00EF4283"/>
    <w:rsid w:val="00EF4931"/>
    <w:rsid w:val="00EF5F4D"/>
    <w:rsid w:val="00EF7773"/>
    <w:rsid w:val="00EF7A2C"/>
    <w:rsid w:val="00F04F9F"/>
    <w:rsid w:val="00F1180E"/>
    <w:rsid w:val="00F14D16"/>
    <w:rsid w:val="00F2272D"/>
    <w:rsid w:val="00F2363D"/>
    <w:rsid w:val="00F23EFB"/>
    <w:rsid w:val="00F2544D"/>
    <w:rsid w:val="00F27C71"/>
    <w:rsid w:val="00F30BF7"/>
    <w:rsid w:val="00F321FB"/>
    <w:rsid w:val="00F343B8"/>
    <w:rsid w:val="00F35057"/>
    <w:rsid w:val="00F36266"/>
    <w:rsid w:val="00F40353"/>
    <w:rsid w:val="00F41A14"/>
    <w:rsid w:val="00F54C5A"/>
    <w:rsid w:val="00F56F7B"/>
    <w:rsid w:val="00F5797B"/>
    <w:rsid w:val="00F62941"/>
    <w:rsid w:val="00F630D8"/>
    <w:rsid w:val="00F679B5"/>
    <w:rsid w:val="00F703CD"/>
    <w:rsid w:val="00F7058F"/>
    <w:rsid w:val="00F70666"/>
    <w:rsid w:val="00F7129D"/>
    <w:rsid w:val="00F72469"/>
    <w:rsid w:val="00F74418"/>
    <w:rsid w:val="00F7512B"/>
    <w:rsid w:val="00F766D7"/>
    <w:rsid w:val="00F76DBB"/>
    <w:rsid w:val="00F80FF8"/>
    <w:rsid w:val="00F8319F"/>
    <w:rsid w:val="00F8434A"/>
    <w:rsid w:val="00F86B6E"/>
    <w:rsid w:val="00F919E0"/>
    <w:rsid w:val="00F91B9D"/>
    <w:rsid w:val="00F925FF"/>
    <w:rsid w:val="00F937C5"/>
    <w:rsid w:val="00F9464D"/>
    <w:rsid w:val="00F95DF6"/>
    <w:rsid w:val="00F97E67"/>
    <w:rsid w:val="00FA0487"/>
    <w:rsid w:val="00FA19B9"/>
    <w:rsid w:val="00FA5E40"/>
    <w:rsid w:val="00FA7E22"/>
    <w:rsid w:val="00FB05C6"/>
    <w:rsid w:val="00FB2397"/>
    <w:rsid w:val="00FB4ABC"/>
    <w:rsid w:val="00FB50A6"/>
    <w:rsid w:val="00FC2A68"/>
    <w:rsid w:val="00FC2F44"/>
    <w:rsid w:val="00FC566A"/>
    <w:rsid w:val="00FC62F7"/>
    <w:rsid w:val="00FC7B46"/>
    <w:rsid w:val="00FD1792"/>
    <w:rsid w:val="00FD1FBE"/>
    <w:rsid w:val="00FD6662"/>
    <w:rsid w:val="00FD6FA3"/>
    <w:rsid w:val="00FE12BF"/>
    <w:rsid w:val="00FE43AC"/>
    <w:rsid w:val="00FF2814"/>
    <w:rsid w:val="00FF3A4D"/>
    <w:rsid w:val="00FF784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C98372"/>
  <w15:chartTrackingRefBased/>
  <w15:docId w15:val="{081E601F-B575-4D59-ACB5-7287040DA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94BBE"/>
    <w:pPr>
      <w:autoSpaceDE w:val="0"/>
      <w:autoSpaceDN w:val="0"/>
      <w:adjustRightInd w:val="0"/>
      <w:jc w:val="both"/>
    </w:pPr>
    <w:rPr>
      <w:rFonts w:ascii="Calibri" w:eastAsia="Times" w:hAnsi="Calibri"/>
      <w:sz w:val="22"/>
      <w:szCs w:val="22"/>
    </w:rPr>
  </w:style>
  <w:style w:type="paragraph" w:styleId="Overskrift1">
    <w:name w:val="heading 1"/>
    <w:aliases w:val="ICG-rapp m/nr-overskrifter nivå 1,Tegn"/>
    <w:basedOn w:val="Normal"/>
    <w:next w:val="Normal"/>
    <w:link w:val="Overskrift1Tegn"/>
    <w:uiPriority w:val="99"/>
    <w:qFormat/>
    <w:rsid w:val="00767BC1"/>
    <w:pPr>
      <w:keepNext/>
      <w:numPr>
        <w:numId w:val="1"/>
      </w:numPr>
      <w:spacing w:before="240" w:after="60"/>
      <w:outlineLvl w:val="0"/>
    </w:pPr>
    <w:rPr>
      <w:b/>
      <w:bCs/>
      <w:kern w:val="32"/>
      <w:sz w:val="28"/>
      <w:szCs w:val="32"/>
      <w:lang w:val="x-none" w:eastAsia="x-none"/>
    </w:rPr>
  </w:style>
  <w:style w:type="paragraph" w:styleId="Overskrift2">
    <w:name w:val="heading 2"/>
    <w:basedOn w:val="Normal"/>
    <w:next w:val="Normal"/>
    <w:link w:val="Overskrift2Tegn"/>
    <w:autoRedefine/>
    <w:uiPriority w:val="99"/>
    <w:qFormat/>
    <w:rsid w:val="00337C12"/>
    <w:pPr>
      <w:keepNext/>
      <w:spacing w:before="240"/>
      <w:ind w:firstLine="106"/>
      <w:outlineLvl w:val="1"/>
    </w:pPr>
    <w:rPr>
      <w:rFonts w:asciiTheme="minorHAnsi" w:hAnsiTheme="minorHAnsi"/>
      <w:b/>
      <w:bCs/>
      <w:iCs/>
      <w:sz w:val="28"/>
      <w:lang w:eastAsia="x-none"/>
    </w:rPr>
  </w:style>
  <w:style w:type="paragraph" w:styleId="Overskrift3">
    <w:name w:val="heading 3"/>
    <w:basedOn w:val="Normal"/>
    <w:next w:val="Normal"/>
    <w:link w:val="Overskrift3Tegn"/>
    <w:qFormat/>
    <w:rsid w:val="00BD71FC"/>
    <w:pPr>
      <w:keepNext/>
      <w:spacing w:before="240" w:after="60"/>
      <w:outlineLvl w:val="2"/>
    </w:pPr>
    <w:rPr>
      <w:rFonts w:ascii="Arial" w:hAnsi="Arial"/>
      <w:b/>
      <w:bCs/>
      <w:sz w:val="26"/>
      <w:szCs w:val="26"/>
      <w:lang w:val="x-none" w:eastAsia="x-none"/>
    </w:rPr>
  </w:style>
  <w:style w:type="paragraph" w:styleId="Overskrift4">
    <w:name w:val="heading 4"/>
    <w:basedOn w:val="Normal"/>
    <w:next w:val="Normal"/>
    <w:link w:val="Overskrift4Tegn"/>
    <w:qFormat/>
    <w:rsid w:val="00126345"/>
    <w:pPr>
      <w:keepNext/>
      <w:numPr>
        <w:ilvl w:val="3"/>
        <w:numId w:val="1"/>
      </w:numPr>
      <w:spacing w:before="240" w:after="60"/>
      <w:outlineLvl w:val="3"/>
    </w:pPr>
    <w:rPr>
      <w:rFonts w:ascii="Arial" w:hAnsi="Arial"/>
      <w:b/>
      <w:bCs/>
      <w:sz w:val="28"/>
      <w:szCs w:val="28"/>
      <w:lang w:val="x-none" w:eastAsia="x-none"/>
    </w:rPr>
  </w:style>
  <w:style w:type="paragraph" w:styleId="Overskrift5">
    <w:name w:val="heading 5"/>
    <w:basedOn w:val="Normal"/>
    <w:next w:val="Normal"/>
    <w:link w:val="Overskrift5Tegn"/>
    <w:qFormat/>
    <w:rsid w:val="00126345"/>
    <w:pPr>
      <w:numPr>
        <w:ilvl w:val="4"/>
        <w:numId w:val="1"/>
      </w:numPr>
      <w:spacing w:before="240" w:after="60"/>
      <w:outlineLvl w:val="4"/>
    </w:pPr>
    <w:rPr>
      <w:rFonts w:ascii="Arial" w:hAnsi="Arial"/>
      <w:b/>
      <w:bCs/>
      <w:i/>
      <w:iCs/>
      <w:sz w:val="26"/>
      <w:szCs w:val="26"/>
      <w:lang w:val="x-none" w:eastAsia="x-none"/>
    </w:rPr>
  </w:style>
  <w:style w:type="paragraph" w:styleId="Overskrift6">
    <w:name w:val="heading 6"/>
    <w:basedOn w:val="Normal"/>
    <w:next w:val="Normal"/>
    <w:link w:val="Overskrift6Tegn"/>
    <w:qFormat/>
    <w:rsid w:val="00126345"/>
    <w:pPr>
      <w:numPr>
        <w:ilvl w:val="5"/>
        <w:numId w:val="1"/>
      </w:numPr>
      <w:spacing w:before="240" w:after="60"/>
      <w:outlineLvl w:val="5"/>
    </w:pPr>
    <w:rPr>
      <w:rFonts w:ascii="Arial" w:hAnsi="Arial"/>
      <w:b/>
      <w:bCs/>
      <w:lang w:val="x-none" w:eastAsia="x-none"/>
    </w:rPr>
  </w:style>
  <w:style w:type="paragraph" w:styleId="Overskrift7">
    <w:name w:val="heading 7"/>
    <w:basedOn w:val="Normal"/>
    <w:next w:val="Normal"/>
    <w:link w:val="Overskrift7Tegn"/>
    <w:qFormat/>
    <w:rsid w:val="00126345"/>
    <w:pPr>
      <w:numPr>
        <w:ilvl w:val="6"/>
        <w:numId w:val="1"/>
      </w:numPr>
      <w:spacing w:before="240" w:after="60"/>
      <w:outlineLvl w:val="6"/>
    </w:pPr>
    <w:rPr>
      <w:rFonts w:ascii="Arial" w:hAnsi="Arial"/>
      <w:sz w:val="20"/>
      <w:szCs w:val="18"/>
      <w:lang w:val="x-none" w:eastAsia="x-none"/>
    </w:rPr>
  </w:style>
  <w:style w:type="paragraph" w:styleId="Overskrift8">
    <w:name w:val="heading 8"/>
    <w:basedOn w:val="Normal"/>
    <w:next w:val="Normal"/>
    <w:link w:val="Overskrift8Tegn"/>
    <w:qFormat/>
    <w:rsid w:val="00126345"/>
    <w:pPr>
      <w:numPr>
        <w:ilvl w:val="7"/>
        <w:numId w:val="1"/>
      </w:numPr>
      <w:spacing w:before="240" w:after="60"/>
      <w:outlineLvl w:val="7"/>
    </w:pPr>
    <w:rPr>
      <w:rFonts w:ascii="Arial" w:hAnsi="Arial"/>
      <w:i/>
      <w:iCs/>
      <w:sz w:val="20"/>
      <w:szCs w:val="18"/>
      <w:lang w:val="x-none" w:eastAsia="x-none"/>
    </w:rPr>
  </w:style>
  <w:style w:type="paragraph" w:styleId="Overskrift9">
    <w:name w:val="heading 9"/>
    <w:basedOn w:val="Normal"/>
    <w:next w:val="Normal"/>
    <w:link w:val="Overskrift9Tegn"/>
    <w:qFormat/>
    <w:rsid w:val="00126345"/>
    <w:pPr>
      <w:numPr>
        <w:ilvl w:val="8"/>
        <w:numId w:val="1"/>
      </w:numPr>
      <w:spacing w:before="240" w:after="60"/>
      <w:outlineLvl w:val="8"/>
    </w:pPr>
    <w:rPr>
      <w:rFonts w:ascii="Arial" w:hAnsi="Arial"/>
      <w:lang w:val="x-none" w:eastAsia="x-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ICG-rapp m/nr-overskrifter nivå 1 Tegn,Tegn Tegn"/>
    <w:link w:val="Overskrift1"/>
    <w:uiPriority w:val="99"/>
    <w:rsid w:val="00767BC1"/>
    <w:rPr>
      <w:rFonts w:eastAsia="Times"/>
      <w:b/>
      <w:bCs/>
      <w:kern w:val="32"/>
      <w:sz w:val="28"/>
      <w:szCs w:val="32"/>
      <w:lang w:val="x-none" w:eastAsia="x-none"/>
    </w:rPr>
  </w:style>
  <w:style w:type="character" w:customStyle="1" w:styleId="Overskrift2Tegn">
    <w:name w:val="Overskrift 2 Tegn"/>
    <w:link w:val="Overskrift2"/>
    <w:uiPriority w:val="99"/>
    <w:rsid w:val="00337C12"/>
    <w:rPr>
      <w:rFonts w:asciiTheme="minorHAnsi" w:eastAsia="Times" w:hAnsiTheme="minorHAnsi"/>
      <w:b/>
      <w:bCs/>
      <w:iCs/>
      <w:sz w:val="28"/>
      <w:szCs w:val="22"/>
      <w:lang w:eastAsia="x-none"/>
    </w:rPr>
  </w:style>
  <w:style w:type="character" w:customStyle="1" w:styleId="Overskrift3Tegn">
    <w:name w:val="Overskrift 3 Tegn"/>
    <w:link w:val="Overskrift3"/>
    <w:rsid w:val="00C511DD"/>
    <w:rPr>
      <w:rFonts w:ascii="Arial" w:eastAsia="Times" w:hAnsi="Arial"/>
      <w:b/>
      <w:bCs/>
      <w:sz w:val="26"/>
      <w:szCs w:val="26"/>
      <w:lang w:val="x-none" w:eastAsia="x-none"/>
    </w:rPr>
  </w:style>
  <w:style w:type="character" w:customStyle="1" w:styleId="Overskrift4Tegn">
    <w:name w:val="Overskrift 4 Tegn"/>
    <w:link w:val="Overskrift4"/>
    <w:rsid w:val="00126345"/>
    <w:rPr>
      <w:rFonts w:ascii="Arial" w:eastAsia="Times" w:hAnsi="Arial"/>
      <w:b/>
      <w:bCs/>
      <w:sz w:val="28"/>
      <w:szCs w:val="28"/>
      <w:lang w:val="x-none" w:eastAsia="x-none"/>
    </w:rPr>
  </w:style>
  <w:style w:type="character" w:customStyle="1" w:styleId="Overskrift5Tegn">
    <w:name w:val="Overskrift 5 Tegn"/>
    <w:link w:val="Overskrift5"/>
    <w:rsid w:val="00126345"/>
    <w:rPr>
      <w:rFonts w:ascii="Arial" w:eastAsia="Times" w:hAnsi="Arial"/>
      <w:b/>
      <w:bCs/>
      <w:i/>
      <w:iCs/>
      <w:sz w:val="26"/>
      <w:szCs w:val="26"/>
      <w:lang w:val="x-none" w:eastAsia="x-none"/>
    </w:rPr>
  </w:style>
  <w:style w:type="character" w:customStyle="1" w:styleId="Overskrift6Tegn">
    <w:name w:val="Overskrift 6 Tegn"/>
    <w:link w:val="Overskrift6"/>
    <w:rsid w:val="00126345"/>
    <w:rPr>
      <w:rFonts w:ascii="Arial" w:eastAsia="Times" w:hAnsi="Arial"/>
      <w:b/>
      <w:bCs/>
      <w:sz w:val="22"/>
      <w:szCs w:val="22"/>
      <w:lang w:val="x-none" w:eastAsia="x-none"/>
    </w:rPr>
  </w:style>
  <w:style w:type="character" w:customStyle="1" w:styleId="Overskrift7Tegn">
    <w:name w:val="Overskrift 7 Tegn"/>
    <w:link w:val="Overskrift7"/>
    <w:rsid w:val="00126345"/>
    <w:rPr>
      <w:rFonts w:ascii="Arial" w:eastAsia="Times" w:hAnsi="Arial"/>
      <w:szCs w:val="18"/>
      <w:lang w:val="x-none" w:eastAsia="x-none"/>
    </w:rPr>
  </w:style>
  <w:style w:type="character" w:customStyle="1" w:styleId="Overskrift8Tegn">
    <w:name w:val="Overskrift 8 Tegn"/>
    <w:link w:val="Overskrift8"/>
    <w:rsid w:val="00126345"/>
    <w:rPr>
      <w:rFonts w:ascii="Arial" w:eastAsia="Times" w:hAnsi="Arial"/>
      <w:i/>
      <w:iCs/>
      <w:szCs w:val="18"/>
      <w:lang w:val="x-none" w:eastAsia="x-none"/>
    </w:rPr>
  </w:style>
  <w:style w:type="character" w:customStyle="1" w:styleId="Overskrift9Tegn">
    <w:name w:val="Overskrift 9 Tegn"/>
    <w:link w:val="Overskrift9"/>
    <w:rsid w:val="00126345"/>
    <w:rPr>
      <w:rFonts w:ascii="Arial" w:eastAsia="Times" w:hAnsi="Arial"/>
      <w:sz w:val="22"/>
      <w:szCs w:val="22"/>
      <w:lang w:val="x-none" w:eastAsia="x-none"/>
    </w:rPr>
  </w:style>
  <w:style w:type="paragraph" w:styleId="Listeavsnitt">
    <w:name w:val="List Paragraph"/>
    <w:basedOn w:val="Normal"/>
    <w:uiPriority w:val="34"/>
    <w:qFormat/>
    <w:rsid w:val="00126345"/>
    <w:pPr>
      <w:ind w:left="720"/>
    </w:pPr>
    <w:rPr>
      <w:rFonts w:eastAsia="Calibri"/>
    </w:rPr>
  </w:style>
  <w:style w:type="paragraph" w:customStyle="1" w:styleId="Tekstitabell">
    <w:name w:val="Tekst i tabell"/>
    <w:basedOn w:val="Normal"/>
    <w:rsid w:val="004453A2"/>
    <w:pPr>
      <w:spacing w:after="60"/>
    </w:pPr>
    <w:rPr>
      <w:rFonts w:eastAsia="Times New Roman"/>
    </w:rPr>
  </w:style>
  <w:style w:type="paragraph" w:customStyle="1" w:styleId="Stil1">
    <w:name w:val="Stil1"/>
    <w:basedOn w:val="Normal"/>
    <w:rsid w:val="004453A2"/>
    <w:rPr>
      <w:b/>
      <w:sz w:val="32"/>
    </w:rPr>
  </w:style>
  <w:style w:type="paragraph" w:styleId="Topptekst">
    <w:name w:val="header"/>
    <w:basedOn w:val="Normal"/>
    <w:link w:val="TopptekstTegn"/>
    <w:rsid w:val="004453A2"/>
    <w:pPr>
      <w:tabs>
        <w:tab w:val="center" w:pos="4536"/>
        <w:tab w:val="right" w:pos="9072"/>
      </w:tabs>
    </w:pPr>
    <w:rPr>
      <w:rFonts w:ascii="Arial" w:hAnsi="Arial"/>
      <w:sz w:val="20"/>
      <w:szCs w:val="18"/>
      <w:lang w:val="x-none" w:eastAsia="x-none"/>
    </w:rPr>
  </w:style>
  <w:style w:type="character" w:customStyle="1" w:styleId="TopptekstTegn">
    <w:name w:val="Topptekst Tegn"/>
    <w:link w:val="Topptekst"/>
    <w:rsid w:val="004453A2"/>
    <w:rPr>
      <w:rFonts w:ascii="Arial" w:eastAsia="Times" w:hAnsi="Arial" w:cs="Arial"/>
      <w:szCs w:val="18"/>
    </w:rPr>
  </w:style>
  <w:style w:type="paragraph" w:styleId="Bunntekst">
    <w:name w:val="footer"/>
    <w:basedOn w:val="Normal"/>
    <w:link w:val="BunntekstTegn"/>
    <w:rsid w:val="004453A2"/>
    <w:pPr>
      <w:tabs>
        <w:tab w:val="center" w:pos="4536"/>
        <w:tab w:val="right" w:pos="9072"/>
      </w:tabs>
    </w:pPr>
    <w:rPr>
      <w:rFonts w:ascii="Arial" w:hAnsi="Arial"/>
      <w:sz w:val="20"/>
      <w:szCs w:val="18"/>
      <w:lang w:val="x-none" w:eastAsia="x-none"/>
    </w:rPr>
  </w:style>
  <w:style w:type="character" w:customStyle="1" w:styleId="BunntekstTegn">
    <w:name w:val="Bunntekst Tegn"/>
    <w:link w:val="Bunntekst"/>
    <w:rsid w:val="004453A2"/>
    <w:rPr>
      <w:rFonts w:ascii="Arial" w:eastAsia="Times" w:hAnsi="Arial" w:cs="Arial"/>
      <w:szCs w:val="18"/>
    </w:rPr>
  </w:style>
  <w:style w:type="character" w:styleId="Sidetall">
    <w:name w:val="page number"/>
    <w:basedOn w:val="Standardskriftforavsnitt"/>
    <w:rsid w:val="004453A2"/>
  </w:style>
  <w:style w:type="character" w:customStyle="1" w:styleId="BulletTegn">
    <w:name w:val="Bullet Tegn"/>
    <w:link w:val="Bullet"/>
    <w:rsid w:val="004453A2"/>
    <w:rPr>
      <w:rFonts w:ascii="Arial" w:hAnsi="Arial"/>
      <w:i/>
      <w:szCs w:val="24"/>
    </w:rPr>
  </w:style>
  <w:style w:type="paragraph" w:customStyle="1" w:styleId="Bullet">
    <w:name w:val="Bullet"/>
    <w:basedOn w:val="Normal"/>
    <w:next w:val="Normal"/>
    <w:link w:val="BulletTegn"/>
    <w:rsid w:val="004453A2"/>
    <w:pPr>
      <w:ind w:left="357"/>
    </w:pPr>
    <w:rPr>
      <w:rFonts w:ascii="Arial" w:eastAsia="Times New Roman" w:hAnsi="Arial"/>
      <w:i/>
      <w:sz w:val="20"/>
      <w:lang w:val="x-none" w:eastAsia="x-none"/>
    </w:rPr>
  </w:style>
  <w:style w:type="character" w:styleId="Hyperkobling">
    <w:name w:val="Hyperlink"/>
    <w:uiPriority w:val="99"/>
    <w:rsid w:val="004453A2"/>
    <w:rPr>
      <w:color w:val="0000FF"/>
      <w:u w:val="single"/>
    </w:rPr>
  </w:style>
  <w:style w:type="paragraph" w:styleId="HTML-forhndsformatert">
    <w:name w:val="HTML Preformatted"/>
    <w:basedOn w:val="Normal"/>
    <w:link w:val="HTML-forhndsformatertTegn"/>
    <w:rsid w:val="00445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13"/>
      <w:szCs w:val="13"/>
      <w:lang w:val="x-none" w:eastAsia="x-none"/>
    </w:rPr>
  </w:style>
  <w:style w:type="character" w:customStyle="1" w:styleId="HTML-forhndsformatertTegn">
    <w:name w:val="HTML-forhåndsformatert Tegn"/>
    <w:link w:val="HTML-forhndsformatert"/>
    <w:rsid w:val="004453A2"/>
    <w:rPr>
      <w:rFonts w:ascii="Courier New" w:hAnsi="Courier New" w:cs="Courier New"/>
      <w:sz w:val="13"/>
      <w:szCs w:val="13"/>
    </w:rPr>
  </w:style>
  <w:style w:type="paragraph" w:customStyle="1" w:styleId="Innrykk2">
    <w:name w:val="Innrykk 2"/>
    <w:basedOn w:val="Normal"/>
    <w:rsid w:val="004453A2"/>
    <w:pPr>
      <w:ind w:left="1418"/>
    </w:pPr>
    <w:rPr>
      <w:rFonts w:ascii="Geneva" w:eastAsia="Times New Roman" w:hAnsi="Geneva"/>
    </w:rPr>
  </w:style>
  <w:style w:type="character" w:styleId="Utheving">
    <w:name w:val="Emphasis"/>
    <w:qFormat/>
    <w:rsid w:val="004453A2"/>
    <w:rPr>
      <w:i/>
      <w:iCs/>
    </w:rPr>
  </w:style>
  <w:style w:type="paragraph" w:styleId="INNH1">
    <w:name w:val="toc 1"/>
    <w:basedOn w:val="Normal"/>
    <w:next w:val="Normal"/>
    <w:autoRedefine/>
    <w:uiPriority w:val="39"/>
    <w:rsid w:val="004453A2"/>
    <w:pPr>
      <w:spacing w:before="120" w:after="120"/>
    </w:pPr>
    <w:rPr>
      <w:b/>
      <w:bCs/>
      <w:caps/>
    </w:rPr>
  </w:style>
  <w:style w:type="paragraph" w:styleId="INNH2">
    <w:name w:val="toc 2"/>
    <w:basedOn w:val="Normal"/>
    <w:next w:val="Normal"/>
    <w:autoRedefine/>
    <w:uiPriority w:val="39"/>
    <w:rsid w:val="004453A2"/>
    <w:pPr>
      <w:tabs>
        <w:tab w:val="left" w:pos="720"/>
        <w:tab w:val="right" w:leader="dot" w:pos="9061"/>
      </w:tabs>
      <w:ind w:left="720" w:hanging="540"/>
    </w:pPr>
    <w:rPr>
      <w:smallCaps/>
    </w:rPr>
  </w:style>
  <w:style w:type="paragraph" w:styleId="INNH3">
    <w:name w:val="toc 3"/>
    <w:basedOn w:val="Normal"/>
    <w:next w:val="Normal"/>
    <w:autoRedefine/>
    <w:semiHidden/>
    <w:rsid w:val="004453A2"/>
    <w:pPr>
      <w:ind w:left="360"/>
    </w:pPr>
    <w:rPr>
      <w:i/>
      <w:iCs/>
    </w:rPr>
  </w:style>
  <w:style w:type="paragraph" w:styleId="INNH4">
    <w:name w:val="toc 4"/>
    <w:basedOn w:val="Normal"/>
    <w:next w:val="Normal"/>
    <w:autoRedefine/>
    <w:semiHidden/>
    <w:rsid w:val="004453A2"/>
    <w:pPr>
      <w:ind w:left="540"/>
    </w:pPr>
  </w:style>
  <w:style w:type="paragraph" w:styleId="INNH5">
    <w:name w:val="toc 5"/>
    <w:basedOn w:val="Normal"/>
    <w:next w:val="Normal"/>
    <w:autoRedefine/>
    <w:semiHidden/>
    <w:rsid w:val="004453A2"/>
    <w:pPr>
      <w:ind w:left="720"/>
    </w:pPr>
  </w:style>
  <w:style w:type="paragraph" w:styleId="INNH6">
    <w:name w:val="toc 6"/>
    <w:basedOn w:val="Normal"/>
    <w:next w:val="Normal"/>
    <w:autoRedefine/>
    <w:semiHidden/>
    <w:rsid w:val="004453A2"/>
    <w:pPr>
      <w:ind w:left="900"/>
    </w:pPr>
  </w:style>
  <w:style w:type="paragraph" w:styleId="INNH7">
    <w:name w:val="toc 7"/>
    <w:basedOn w:val="Normal"/>
    <w:next w:val="Normal"/>
    <w:autoRedefine/>
    <w:semiHidden/>
    <w:rsid w:val="004453A2"/>
    <w:pPr>
      <w:ind w:left="1080"/>
    </w:pPr>
  </w:style>
  <w:style w:type="paragraph" w:styleId="INNH8">
    <w:name w:val="toc 8"/>
    <w:basedOn w:val="Normal"/>
    <w:next w:val="Normal"/>
    <w:autoRedefine/>
    <w:semiHidden/>
    <w:rsid w:val="004453A2"/>
    <w:pPr>
      <w:ind w:left="1260"/>
    </w:pPr>
  </w:style>
  <w:style w:type="paragraph" w:styleId="INNH9">
    <w:name w:val="toc 9"/>
    <w:basedOn w:val="Normal"/>
    <w:next w:val="Normal"/>
    <w:autoRedefine/>
    <w:semiHidden/>
    <w:rsid w:val="004453A2"/>
    <w:pPr>
      <w:ind w:left="1440"/>
    </w:pPr>
  </w:style>
  <w:style w:type="paragraph" w:customStyle="1" w:styleId="StilBulletIkkeKursiv">
    <w:name w:val="Stil Bullet + Ikke Kursiv"/>
    <w:basedOn w:val="Normal"/>
    <w:rsid w:val="004453A2"/>
    <w:pPr>
      <w:tabs>
        <w:tab w:val="num" w:pos="1077"/>
      </w:tabs>
      <w:ind w:left="1077" w:hanging="360"/>
    </w:pPr>
    <w:rPr>
      <w:rFonts w:eastAsia="Times New Roman"/>
    </w:rPr>
  </w:style>
  <w:style w:type="paragraph" w:customStyle="1" w:styleId="Stil3">
    <w:name w:val="Stil3"/>
    <w:basedOn w:val="Bullet"/>
    <w:rsid w:val="004453A2"/>
  </w:style>
  <w:style w:type="paragraph" w:customStyle="1" w:styleId="Stil2">
    <w:name w:val="Stil2"/>
    <w:basedOn w:val="Normal"/>
    <w:rsid w:val="004453A2"/>
    <w:rPr>
      <w:b/>
      <w:sz w:val="28"/>
    </w:rPr>
  </w:style>
  <w:style w:type="table" w:styleId="Tabellrutenett">
    <w:name w:val="Table Grid"/>
    <w:basedOn w:val="Vanligtabell"/>
    <w:rsid w:val="004453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ikkekursiv">
    <w:name w:val="Bullet ikke kursiv"/>
    <w:basedOn w:val="Bullet"/>
    <w:rsid w:val="004453A2"/>
  </w:style>
  <w:style w:type="paragraph" w:styleId="Bobletekst">
    <w:name w:val="Balloon Text"/>
    <w:basedOn w:val="Normal"/>
    <w:link w:val="BobletekstTegn"/>
    <w:rsid w:val="004453A2"/>
    <w:rPr>
      <w:rFonts w:ascii="Tahoma" w:hAnsi="Tahoma"/>
      <w:sz w:val="16"/>
      <w:szCs w:val="16"/>
      <w:lang w:val="x-none" w:eastAsia="x-none"/>
    </w:rPr>
  </w:style>
  <w:style w:type="character" w:customStyle="1" w:styleId="BobletekstTegn">
    <w:name w:val="Bobletekst Tegn"/>
    <w:link w:val="Bobletekst"/>
    <w:rsid w:val="004453A2"/>
    <w:rPr>
      <w:rFonts w:ascii="Tahoma" w:eastAsia="Times" w:hAnsi="Tahoma" w:cs="Tahoma"/>
      <w:sz w:val="16"/>
      <w:szCs w:val="16"/>
    </w:rPr>
  </w:style>
  <w:style w:type="paragraph" w:customStyle="1" w:styleId="Default">
    <w:name w:val="Default"/>
    <w:rsid w:val="004453A2"/>
    <w:pPr>
      <w:autoSpaceDE w:val="0"/>
      <w:autoSpaceDN w:val="0"/>
      <w:adjustRightInd w:val="0"/>
    </w:pPr>
    <w:rPr>
      <w:color w:val="000000"/>
      <w:sz w:val="24"/>
      <w:szCs w:val="24"/>
    </w:rPr>
  </w:style>
  <w:style w:type="paragraph" w:styleId="Vanliginnrykk">
    <w:name w:val="Normal Indent"/>
    <w:basedOn w:val="Normal"/>
    <w:rsid w:val="009E5F88"/>
    <w:pPr>
      <w:tabs>
        <w:tab w:val="right" w:pos="9979"/>
      </w:tabs>
      <w:autoSpaceDE/>
      <w:autoSpaceDN/>
      <w:adjustRightInd/>
      <w:ind w:left="1304"/>
    </w:pPr>
    <w:rPr>
      <w:rFonts w:eastAsia="Times New Roman"/>
      <w:lang w:val="sv-SE" w:eastAsia="sv-SE"/>
    </w:rPr>
  </w:style>
  <w:style w:type="character" w:customStyle="1" w:styleId="b1">
    <w:name w:val="b1"/>
    <w:rsid w:val="00341EDE"/>
    <w:rPr>
      <w:b/>
      <w:bCs/>
    </w:rPr>
  </w:style>
  <w:style w:type="paragraph" w:customStyle="1" w:styleId="BESKrub1">
    <w:name w:val="BESKrub1"/>
    <w:basedOn w:val="Normal"/>
    <w:next w:val="Normal"/>
    <w:link w:val="BESKrub1Char"/>
    <w:rsid w:val="00FA19B9"/>
    <w:pPr>
      <w:keepNext/>
      <w:tabs>
        <w:tab w:val="right" w:pos="9979"/>
      </w:tabs>
      <w:suppressAutoHyphens/>
      <w:autoSpaceDE/>
      <w:autoSpaceDN/>
      <w:adjustRightInd/>
      <w:spacing w:before="240"/>
      <w:ind w:left="1418" w:right="851" w:hanging="1418"/>
      <w:outlineLvl w:val="0"/>
    </w:pPr>
    <w:rPr>
      <w:rFonts w:ascii="Arial" w:eastAsia="Times New Roman" w:hAnsi="Arial"/>
      <w:b/>
      <w:caps/>
      <w:sz w:val="26"/>
      <w:szCs w:val="20"/>
      <w:lang w:val="sv-SE" w:eastAsia="sv-SE"/>
    </w:rPr>
  </w:style>
  <w:style w:type="character" w:customStyle="1" w:styleId="BESKrub1Char">
    <w:name w:val="BESKrub1 Char"/>
    <w:link w:val="BESKrub1"/>
    <w:rsid w:val="00FA19B9"/>
    <w:rPr>
      <w:rFonts w:ascii="Arial" w:hAnsi="Arial"/>
      <w:b/>
      <w:caps/>
      <w:sz w:val="26"/>
      <w:lang w:val="sv-SE" w:eastAsia="sv-SE"/>
    </w:rPr>
  </w:style>
  <w:style w:type="character" w:customStyle="1" w:styleId="StilTimesNewRoman12pt">
    <w:name w:val="Stil Times New Roman 12 pt"/>
    <w:rsid w:val="00874334"/>
    <w:rPr>
      <w:rFonts w:ascii="Times New Roman" w:hAnsi="Times New Roman"/>
      <w:sz w:val="22"/>
    </w:rPr>
  </w:style>
  <w:style w:type="paragraph" w:styleId="Brdtekst">
    <w:name w:val="Body Text"/>
    <w:basedOn w:val="Normal"/>
    <w:link w:val="BrdtekstTegn1"/>
    <w:uiPriority w:val="99"/>
    <w:semiHidden/>
    <w:rsid w:val="00A0373E"/>
    <w:pPr>
      <w:autoSpaceDE/>
      <w:autoSpaceDN/>
      <w:adjustRightInd/>
      <w:spacing w:after="120"/>
    </w:pPr>
    <w:rPr>
      <w:rFonts w:ascii="Arial" w:hAnsi="Arial"/>
      <w:sz w:val="20"/>
      <w:szCs w:val="20"/>
      <w:lang w:val="x-none" w:eastAsia="x-none"/>
    </w:rPr>
  </w:style>
  <w:style w:type="character" w:customStyle="1" w:styleId="BrdtekstTegn">
    <w:name w:val="Brødtekst Tegn"/>
    <w:uiPriority w:val="99"/>
    <w:semiHidden/>
    <w:rsid w:val="00A0373E"/>
    <w:rPr>
      <w:rFonts w:ascii="Arial" w:eastAsia="Times" w:hAnsi="Arial" w:cs="Arial"/>
    </w:rPr>
  </w:style>
  <w:style w:type="character" w:customStyle="1" w:styleId="BrdtekstTegn1">
    <w:name w:val="Brødtekst Tegn1"/>
    <w:basedOn w:val="Standardskriftforavsnitt"/>
    <w:link w:val="Brdtekst"/>
    <w:uiPriority w:val="99"/>
    <w:semiHidden/>
    <w:locked/>
    <w:rsid w:val="00A0373E"/>
  </w:style>
  <w:style w:type="paragraph" w:customStyle="1" w:styleId="tilfradato">
    <w:name w:val="til/fra/dato"/>
    <w:basedOn w:val="Normal"/>
    <w:rsid w:val="00A0373E"/>
    <w:pPr>
      <w:tabs>
        <w:tab w:val="left" w:pos="851"/>
      </w:tabs>
      <w:overflowPunct w:val="0"/>
      <w:spacing w:before="120" w:after="240"/>
      <w:textAlignment w:val="baseline"/>
    </w:pPr>
    <w:rPr>
      <w:rFonts w:eastAsia="Times New Roman"/>
    </w:rPr>
  </w:style>
  <w:style w:type="paragraph" w:styleId="NormalWeb">
    <w:name w:val="Normal (Web)"/>
    <w:basedOn w:val="Normal"/>
    <w:rsid w:val="00A0373E"/>
    <w:pPr>
      <w:autoSpaceDE/>
      <w:autoSpaceDN/>
      <w:adjustRightInd/>
      <w:spacing w:before="100" w:beforeAutospacing="1" w:after="100" w:afterAutospacing="1"/>
    </w:pPr>
    <w:rPr>
      <w:rFonts w:eastAsia="Times New Roman"/>
    </w:rPr>
  </w:style>
  <w:style w:type="paragraph" w:customStyle="1" w:styleId="Enkel">
    <w:name w:val="Enkel"/>
    <w:basedOn w:val="Normal"/>
    <w:rsid w:val="00A0373E"/>
    <w:pPr>
      <w:adjustRightInd/>
    </w:pPr>
    <w:rPr>
      <w:rFonts w:eastAsia="Times New Roman"/>
    </w:rPr>
  </w:style>
  <w:style w:type="character" w:styleId="Sterk">
    <w:name w:val="Strong"/>
    <w:uiPriority w:val="22"/>
    <w:qFormat/>
    <w:rsid w:val="00A0373E"/>
    <w:rPr>
      <w:b/>
      <w:bCs/>
    </w:rPr>
  </w:style>
  <w:style w:type="character" w:styleId="Fulgthyperkobling">
    <w:name w:val="FollowedHyperlink"/>
    <w:uiPriority w:val="99"/>
    <w:semiHidden/>
    <w:unhideWhenUsed/>
    <w:rsid w:val="00DB076D"/>
    <w:rPr>
      <w:color w:val="800080"/>
      <w:u w:val="single"/>
    </w:rPr>
  </w:style>
  <w:style w:type="paragraph" w:customStyle="1" w:styleId="NummerertOverskrift2">
    <w:name w:val="Nummerert Overskrift 2"/>
    <w:basedOn w:val="Overskrift2"/>
    <w:next w:val="Normal"/>
    <w:rsid w:val="00217282"/>
    <w:pPr>
      <w:keepLines/>
      <w:tabs>
        <w:tab w:val="num" w:pos="360"/>
        <w:tab w:val="num" w:pos="851"/>
      </w:tabs>
      <w:autoSpaceDE/>
      <w:autoSpaceDN/>
      <w:adjustRightInd/>
      <w:spacing w:before="120"/>
      <w:ind w:left="851" w:hanging="851"/>
    </w:pPr>
    <w:rPr>
      <w:rFonts w:eastAsia="Times New Roman"/>
      <w:bCs w:val="0"/>
      <w:iCs w:val="0"/>
      <w:szCs w:val="20"/>
      <w:lang w:eastAsia="en-US"/>
    </w:rPr>
  </w:style>
  <w:style w:type="paragraph" w:styleId="Brdtekst3">
    <w:name w:val="Body Text 3"/>
    <w:basedOn w:val="Normal"/>
    <w:link w:val="Brdtekst3Tegn"/>
    <w:uiPriority w:val="99"/>
    <w:semiHidden/>
    <w:unhideWhenUsed/>
    <w:rsid w:val="000F6D48"/>
    <w:pPr>
      <w:spacing w:after="120"/>
    </w:pPr>
    <w:rPr>
      <w:sz w:val="16"/>
      <w:szCs w:val="16"/>
      <w:lang w:val="x-none" w:eastAsia="x-none"/>
    </w:rPr>
  </w:style>
  <w:style w:type="character" w:customStyle="1" w:styleId="Brdtekst3Tegn">
    <w:name w:val="Brødtekst 3 Tegn"/>
    <w:link w:val="Brdtekst3"/>
    <w:uiPriority w:val="99"/>
    <w:semiHidden/>
    <w:rsid w:val="000F6D48"/>
    <w:rPr>
      <w:rFonts w:eastAsia="Times"/>
      <w:sz w:val="16"/>
      <w:szCs w:val="16"/>
    </w:rPr>
  </w:style>
  <w:style w:type="paragraph" w:styleId="Brdtekstinnrykk">
    <w:name w:val="Body Text Indent"/>
    <w:basedOn w:val="Normal"/>
    <w:link w:val="BrdtekstinnrykkTegn"/>
    <w:uiPriority w:val="99"/>
    <w:unhideWhenUsed/>
    <w:rsid w:val="00334FF4"/>
    <w:pPr>
      <w:spacing w:after="120"/>
      <w:ind w:left="283"/>
    </w:pPr>
  </w:style>
  <w:style w:type="character" w:customStyle="1" w:styleId="BrdtekstinnrykkTegn">
    <w:name w:val="Brødtekstinnrykk Tegn"/>
    <w:basedOn w:val="Standardskriftforavsnitt"/>
    <w:link w:val="Brdtekstinnrykk"/>
    <w:uiPriority w:val="99"/>
    <w:rsid w:val="00334FF4"/>
    <w:rPr>
      <w:rFonts w:eastAsia="Time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988521">
      <w:bodyDiv w:val="1"/>
      <w:marLeft w:val="0"/>
      <w:marRight w:val="0"/>
      <w:marTop w:val="0"/>
      <w:marBottom w:val="0"/>
      <w:divBdr>
        <w:top w:val="none" w:sz="0" w:space="0" w:color="auto"/>
        <w:left w:val="none" w:sz="0" w:space="0" w:color="auto"/>
        <w:bottom w:val="none" w:sz="0" w:space="0" w:color="auto"/>
        <w:right w:val="none" w:sz="0" w:space="0" w:color="auto"/>
      </w:divBdr>
    </w:div>
    <w:div w:id="666446676">
      <w:bodyDiv w:val="1"/>
      <w:marLeft w:val="0"/>
      <w:marRight w:val="0"/>
      <w:marTop w:val="0"/>
      <w:marBottom w:val="0"/>
      <w:divBdr>
        <w:top w:val="none" w:sz="0" w:space="0" w:color="auto"/>
        <w:left w:val="none" w:sz="0" w:space="0" w:color="auto"/>
        <w:bottom w:val="none" w:sz="0" w:space="0" w:color="auto"/>
        <w:right w:val="none" w:sz="0" w:space="0" w:color="auto"/>
      </w:divBdr>
    </w:div>
    <w:div w:id="798718695">
      <w:bodyDiv w:val="1"/>
      <w:marLeft w:val="0"/>
      <w:marRight w:val="0"/>
      <w:marTop w:val="0"/>
      <w:marBottom w:val="0"/>
      <w:divBdr>
        <w:top w:val="none" w:sz="0" w:space="0" w:color="auto"/>
        <w:left w:val="none" w:sz="0" w:space="0" w:color="auto"/>
        <w:bottom w:val="none" w:sz="0" w:space="0" w:color="auto"/>
        <w:right w:val="none" w:sz="0" w:space="0" w:color="auto"/>
      </w:divBdr>
    </w:div>
    <w:div w:id="929462715">
      <w:bodyDiv w:val="1"/>
      <w:marLeft w:val="0"/>
      <w:marRight w:val="0"/>
      <w:marTop w:val="45"/>
      <w:marBottom w:val="0"/>
      <w:divBdr>
        <w:top w:val="none" w:sz="0" w:space="0" w:color="auto"/>
        <w:left w:val="none" w:sz="0" w:space="0" w:color="auto"/>
        <w:bottom w:val="none" w:sz="0" w:space="0" w:color="auto"/>
        <w:right w:val="none" w:sz="0" w:space="0" w:color="auto"/>
      </w:divBdr>
      <w:divsChild>
        <w:div w:id="759719541">
          <w:marLeft w:val="0"/>
          <w:marRight w:val="0"/>
          <w:marTop w:val="0"/>
          <w:marBottom w:val="0"/>
          <w:divBdr>
            <w:top w:val="none" w:sz="0" w:space="0" w:color="auto"/>
            <w:left w:val="none" w:sz="0" w:space="0" w:color="auto"/>
            <w:bottom w:val="none" w:sz="0" w:space="0" w:color="auto"/>
            <w:right w:val="none" w:sz="0" w:space="0" w:color="auto"/>
          </w:divBdr>
          <w:divsChild>
            <w:div w:id="1518960296">
              <w:marLeft w:val="0"/>
              <w:marRight w:val="0"/>
              <w:marTop w:val="0"/>
              <w:marBottom w:val="0"/>
              <w:divBdr>
                <w:top w:val="none" w:sz="0" w:space="0" w:color="auto"/>
                <w:left w:val="none" w:sz="0" w:space="0" w:color="auto"/>
                <w:bottom w:val="none" w:sz="0" w:space="0" w:color="auto"/>
                <w:right w:val="none" w:sz="0" w:space="0" w:color="auto"/>
              </w:divBdr>
              <w:divsChild>
                <w:div w:id="1268078991">
                  <w:marLeft w:val="0"/>
                  <w:marRight w:val="0"/>
                  <w:marTop w:val="0"/>
                  <w:marBottom w:val="0"/>
                  <w:divBdr>
                    <w:top w:val="none" w:sz="0" w:space="0" w:color="auto"/>
                    <w:left w:val="none" w:sz="0" w:space="0" w:color="auto"/>
                    <w:bottom w:val="none" w:sz="0" w:space="0" w:color="auto"/>
                    <w:right w:val="none" w:sz="0" w:space="0" w:color="auto"/>
                  </w:divBdr>
                  <w:divsChild>
                    <w:div w:id="903564218">
                      <w:marLeft w:val="0"/>
                      <w:marRight w:val="0"/>
                      <w:marTop w:val="0"/>
                      <w:marBottom w:val="0"/>
                      <w:divBdr>
                        <w:top w:val="none" w:sz="0" w:space="0" w:color="auto"/>
                        <w:left w:val="none" w:sz="0" w:space="0" w:color="auto"/>
                        <w:bottom w:val="none" w:sz="0" w:space="0" w:color="auto"/>
                        <w:right w:val="none" w:sz="0" w:space="0" w:color="auto"/>
                      </w:divBdr>
                      <w:divsChild>
                        <w:div w:id="1745684555">
                          <w:marLeft w:val="0"/>
                          <w:marRight w:val="0"/>
                          <w:marTop w:val="0"/>
                          <w:marBottom w:val="0"/>
                          <w:divBdr>
                            <w:top w:val="none" w:sz="0" w:space="0" w:color="auto"/>
                            <w:left w:val="none" w:sz="0" w:space="0" w:color="auto"/>
                            <w:bottom w:val="none" w:sz="0" w:space="0" w:color="auto"/>
                            <w:right w:val="none" w:sz="0" w:space="0" w:color="auto"/>
                          </w:divBdr>
                          <w:divsChild>
                            <w:div w:id="1202546875">
                              <w:marLeft w:val="0"/>
                              <w:marRight w:val="0"/>
                              <w:marTop w:val="0"/>
                              <w:marBottom w:val="0"/>
                              <w:divBdr>
                                <w:top w:val="none" w:sz="0" w:space="0" w:color="auto"/>
                                <w:left w:val="none" w:sz="0" w:space="0" w:color="auto"/>
                                <w:bottom w:val="none" w:sz="0" w:space="0" w:color="auto"/>
                                <w:right w:val="none" w:sz="0" w:space="0" w:color="auto"/>
                              </w:divBdr>
                              <w:divsChild>
                                <w:div w:id="70205880">
                                  <w:marLeft w:val="0"/>
                                  <w:marRight w:val="0"/>
                                  <w:marTop w:val="0"/>
                                  <w:marBottom w:val="0"/>
                                  <w:divBdr>
                                    <w:top w:val="none" w:sz="0" w:space="0" w:color="auto"/>
                                    <w:left w:val="none" w:sz="0" w:space="0" w:color="auto"/>
                                    <w:bottom w:val="none" w:sz="0" w:space="0" w:color="auto"/>
                                    <w:right w:val="none" w:sz="0" w:space="0" w:color="auto"/>
                                  </w:divBdr>
                                  <w:divsChild>
                                    <w:div w:id="480007784">
                                      <w:marLeft w:val="0"/>
                                      <w:marRight w:val="0"/>
                                      <w:marTop w:val="0"/>
                                      <w:marBottom w:val="0"/>
                                      <w:divBdr>
                                        <w:top w:val="none" w:sz="0" w:space="0" w:color="auto"/>
                                        <w:left w:val="none" w:sz="0" w:space="0" w:color="auto"/>
                                        <w:bottom w:val="none" w:sz="0" w:space="0" w:color="auto"/>
                                        <w:right w:val="none" w:sz="0" w:space="0" w:color="auto"/>
                                      </w:divBdr>
                                      <w:divsChild>
                                        <w:div w:id="1570382711">
                                          <w:marLeft w:val="0"/>
                                          <w:marRight w:val="0"/>
                                          <w:marTop w:val="0"/>
                                          <w:marBottom w:val="0"/>
                                          <w:divBdr>
                                            <w:top w:val="none" w:sz="0" w:space="0" w:color="auto"/>
                                            <w:left w:val="none" w:sz="0" w:space="0" w:color="auto"/>
                                            <w:bottom w:val="none" w:sz="0" w:space="0" w:color="auto"/>
                                            <w:right w:val="none" w:sz="0" w:space="0" w:color="auto"/>
                                          </w:divBdr>
                                          <w:divsChild>
                                            <w:div w:id="458299553">
                                              <w:marLeft w:val="0"/>
                                              <w:marRight w:val="0"/>
                                              <w:marTop w:val="0"/>
                                              <w:marBottom w:val="0"/>
                                              <w:divBdr>
                                                <w:top w:val="none" w:sz="0" w:space="0" w:color="auto"/>
                                                <w:left w:val="none" w:sz="0" w:space="0" w:color="auto"/>
                                                <w:bottom w:val="none" w:sz="0" w:space="0" w:color="auto"/>
                                                <w:right w:val="none" w:sz="0" w:space="0" w:color="auto"/>
                                              </w:divBdr>
                                              <w:divsChild>
                                                <w:div w:id="466779669">
                                                  <w:marLeft w:val="0"/>
                                                  <w:marRight w:val="0"/>
                                                  <w:marTop w:val="0"/>
                                                  <w:marBottom w:val="0"/>
                                                  <w:divBdr>
                                                    <w:top w:val="none" w:sz="0" w:space="0" w:color="auto"/>
                                                    <w:left w:val="none" w:sz="0" w:space="0" w:color="auto"/>
                                                    <w:bottom w:val="none" w:sz="0" w:space="0" w:color="auto"/>
                                                    <w:right w:val="none" w:sz="0" w:space="0" w:color="auto"/>
                                                  </w:divBdr>
                                                  <w:divsChild>
                                                    <w:div w:id="1044986458">
                                                      <w:marLeft w:val="0"/>
                                                      <w:marRight w:val="0"/>
                                                      <w:marTop w:val="0"/>
                                                      <w:marBottom w:val="0"/>
                                                      <w:divBdr>
                                                        <w:top w:val="none" w:sz="0" w:space="0" w:color="auto"/>
                                                        <w:left w:val="none" w:sz="0" w:space="0" w:color="auto"/>
                                                        <w:bottom w:val="none" w:sz="0" w:space="0" w:color="auto"/>
                                                        <w:right w:val="none" w:sz="0" w:space="0" w:color="auto"/>
                                                      </w:divBdr>
                                                      <w:divsChild>
                                                        <w:div w:id="1861816893">
                                                          <w:marLeft w:val="0"/>
                                                          <w:marRight w:val="0"/>
                                                          <w:marTop w:val="0"/>
                                                          <w:marBottom w:val="0"/>
                                                          <w:divBdr>
                                                            <w:top w:val="none" w:sz="0" w:space="0" w:color="auto"/>
                                                            <w:left w:val="none" w:sz="0" w:space="0" w:color="auto"/>
                                                            <w:bottom w:val="none" w:sz="0" w:space="0" w:color="auto"/>
                                                            <w:right w:val="none" w:sz="0" w:space="0" w:color="auto"/>
                                                          </w:divBdr>
                                                          <w:divsChild>
                                                            <w:div w:id="197203290">
                                                              <w:marLeft w:val="0"/>
                                                              <w:marRight w:val="0"/>
                                                              <w:marTop w:val="0"/>
                                                              <w:marBottom w:val="0"/>
                                                              <w:divBdr>
                                                                <w:top w:val="none" w:sz="0" w:space="0" w:color="auto"/>
                                                                <w:left w:val="none" w:sz="0" w:space="0" w:color="auto"/>
                                                                <w:bottom w:val="none" w:sz="0" w:space="0" w:color="auto"/>
                                                                <w:right w:val="none" w:sz="0" w:space="0" w:color="auto"/>
                                                              </w:divBdr>
                                                              <w:divsChild>
                                                                <w:div w:id="670958318">
                                                                  <w:marLeft w:val="0"/>
                                                                  <w:marRight w:val="0"/>
                                                                  <w:marTop w:val="0"/>
                                                                  <w:marBottom w:val="0"/>
                                                                  <w:divBdr>
                                                                    <w:top w:val="none" w:sz="0" w:space="0" w:color="auto"/>
                                                                    <w:left w:val="none" w:sz="0" w:space="0" w:color="auto"/>
                                                                    <w:bottom w:val="none" w:sz="0" w:space="0" w:color="auto"/>
                                                                    <w:right w:val="none" w:sz="0" w:space="0" w:color="auto"/>
                                                                  </w:divBdr>
                                                                </w:div>
                                                                <w:div w:id="1597514007">
                                                                  <w:marLeft w:val="0"/>
                                                                  <w:marRight w:val="0"/>
                                                                  <w:marTop w:val="0"/>
                                                                  <w:marBottom w:val="0"/>
                                                                  <w:divBdr>
                                                                    <w:top w:val="none" w:sz="0" w:space="0" w:color="auto"/>
                                                                    <w:left w:val="none" w:sz="0" w:space="0" w:color="auto"/>
                                                                    <w:bottom w:val="none" w:sz="0" w:space="0" w:color="auto"/>
                                                                    <w:right w:val="none" w:sz="0" w:space="0" w:color="auto"/>
                                                                  </w:divBdr>
                                                                </w:div>
                                                                <w:div w:id="1769233726">
                                                                  <w:marLeft w:val="0"/>
                                                                  <w:marRight w:val="0"/>
                                                                  <w:marTop w:val="0"/>
                                                                  <w:marBottom w:val="0"/>
                                                                  <w:divBdr>
                                                                    <w:top w:val="none" w:sz="0" w:space="0" w:color="auto"/>
                                                                    <w:left w:val="none" w:sz="0" w:space="0" w:color="auto"/>
                                                                    <w:bottom w:val="none" w:sz="0" w:space="0" w:color="auto"/>
                                                                    <w:right w:val="none" w:sz="0" w:space="0" w:color="auto"/>
                                                                  </w:divBdr>
                                                                </w:div>
                                                              </w:divsChild>
                                                            </w:div>
                                                            <w:div w:id="331102249">
                                                              <w:marLeft w:val="0"/>
                                                              <w:marRight w:val="0"/>
                                                              <w:marTop w:val="0"/>
                                                              <w:marBottom w:val="0"/>
                                                              <w:divBdr>
                                                                <w:top w:val="none" w:sz="0" w:space="0" w:color="auto"/>
                                                                <w:left w:val="none" w:sz="0" w:space="0" w:color="auto"/>
                                                                <w:bottom w:val="none" w:sz="0" w:space="0" w:color="auto"/>
                                                                <w:right w:val="none" w:sz="0" w:space="0" w:color="auto"/>
                                                              </w:divBdr>
                                                            </w:div>
                                                            <w:div w:id="939409105">
                                                              <w:marLeft w:val="0"/>
                                                              <w:marRight w:val="0"/>
                                                              <w:marTop w:val="0"/>
                                                              <w:marBottom w:val="0"/>
                                                              <w:divBdr>
                                                                <w:top w:val="none" w:sz="0" w:space="0" w:color="auto"/>
                                                                <w:left w:val="none" w:sz="0" w:space="0" w:color="auto"/>
                                                                <w:bottom w:val="none" w:sz="0" w:space="0" w:color="auto"/>
                                                                <w:right w:val="none" w:sz="0" w:space="0" w:color="auto"/>
                                                              </w:divBdr>
                                                              <w:divsChild>
                                                                <w:div w:id="846598083">
                                                                  <w:marLeft w:val="0"/>
                                                                  <w:marRight w:val="0"/>
                                                                  <w:marTop w:val="0"/>
                                                                  <w:marBottom w:val="0"/>
                                                                  <w:divBdr>
                                                                    <w:top w:val="none" w:sz="0" w:space="0" w:color="auto"/>
                                                                    <w:left w:val="none" w:sz="0" w:space="0" w:color="auto"/>
                                                                    <w:bottom w:val="none" w:sz="0" w:space="0" w:color="auto"/>
                                                                    <w:right w:val="none" w:sz="0" w:space="0" w:color="auto"/>
                                                                  </w:divBdr>
                                                                </w:div>
                                                              </w:divsChild>
                                                            </w:div>
                                                            <w:div w:id="214264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1297759">
      <w:bodyDiv w:val="1"/>
      <w:marLeft w:val="0"/>
      <w:marRight w:val="0"/>
      <w:marTop w:val="0"/>
      <w:marBottom w:val="0"/>
      <w:divBdr>
        <w:top w:val="none" w:sz="0" w:space="0" w:color="auto"/>
        <w:left w:val="none" w:sz="0" w:space="0" w:color="auto"/>
        <w:bottom w:val="none" w:sz="0" w:space="0" w:color="auto"/>
        <w:right w:val="none" w:sz="0" w:space="0" w:color="auto"/>
      </w:divBdr>
    </w:div>
    <w:div w:id="1448547714">
      <w:bodyDiv w:val="1"/>
      <w:marLeft w:val="0"/>
      <w:marRight w:val="0"/>
      <w:marTop w:val="0"/>
      <w:marBottom w:val="0"/>
      <w:divBdr>
        <w:top w:val="none" w:sz="0" w:space="0" w:color="auto"/>
        <w:left w:val="none" w:sz="0" w:space="0" w:color="auto"/>
        <w:bottom w:val="none" w:sz="0" w:space="0" w:color="auto"/>
        <w:right w:val="none" w:sz="0" w:space="0" w:color="auto"/>
      </w:divBdr>
    </w:div>
    <w:div w:id="1479609089">
      <w:bodyDiv w:val="1"/>
      <w:marLeft w:val="0"/>
      <w:marRight w:val="0"/>
      <w:marTop w:val="0"/>
      <w:marBottom w:val="0"/>
      <w:divBdr>
        <w:top w:val="none" w:sz="0" w:space="0" w:color="auto"/>
        <w:left w:val="none" w:sz="0" w:space="0" w:color="auto"/>
        <w:bottom w:val="none" w:sz="0" w:space="0" w:color="auto"/>
        <w:right w:val="none" w:sz="0" w:space="0" w:color="auto"/>
      </w:divBdr>
    </w:div>
    <w:div w:id="1623923607">
      <w:bodyDiv w:val="1"/>
      <w:marLeft w:val="0"/>
      <w:marRight w:val="0"/>
      <w:marTop w:val="0"/>
      <w:marBottom w:val="0"/>
      <w:divBdr>
        <w:top w:val="none" w:sz="0" w:space="0" w:color="auto"/>
        <w:left w:val="none" w:sz="0" w:space="0" w:color="auto"/>
        <w:bottom w:val="none" w:sz="0" w:space="0" w:color="auto"/>
        <w:right w:val="none" w:sz="0" w:space="0" w:color="auto"/>
      </w:divBdr>
    </w:div>
    <w:div w:id="173173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rali1\Downloads\Konkurranse%20fase%201%20Fjell%202020\Del%201%20vedlegg%201,%20Sammendragssskjema%20Fjell%202020.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sjektdokument" ma:contentTypeID="0x010100BADB381A320E484FBCB195CC7268161A0043488ADD8BF5CA4AAD48868BF43FD285" ma:contentTypeVersion="3" ma:contentTypeDescription="Opprett et nytt dokument." ma:contentTypeScope="" ma:versionID="05f6c241f9cb1dca0dd462de29bd11f9">
  <xsd:schema xmlns:xsd="http://www.w3.org/2001/XMLSchema" xmlns:xs="http://www.w3.org/2001/XMLSchema" xmlns:p="http://schemas.microsoft.com/office/2006/metadata/properties" xmlns:ns2="7d91fe67-cf28-4eb1-947e-3cac0c7aaed4" xmlns:ns3="d6d19eee-5c91-4290-a832-2e4e96fb7610" targetNamespace="http://schemas.microsoft.com/office/2006/metadata/properties" ma:root="true" ma:fieldsID="5948ad040412b1eee651c20c362406b5" ns2:_="" ns3:_="">
    <xsd:import namespace="7d91fe67-cf28-4eb1-947e-3cac0c7aaed4"/>
    <xsd:import namespace="d6d19eee-5c91-4290-a832-2e4e96fb7610"/>
    <xsd:element name="properties">
      <xsd:complexType>
        <xsd:sequence>
          <xsd:element name="documentManagement">
            <xsd:complexType>
              <xsd:all>
                <xsd:element ref="ns2:k2903436bb4942bb85d5553ab5232411" minOccurs="0"/>
                <xsd:element ref="ns2:TaxCatchAll" minOccurs="0"/>
                <xsd:element ref="ns2:TaxCatchAllLabel" minOccurs="0"/>
                <xsd:element ref="ns2:DocumentType" minOccurs="0"/>
                <xsd:element ref="ns2:ContactPerson" minOccurs="0"/>
                <xsd:element ref="ns2:ContactPersonCompany" minOccurs="0"/>
                <xsd:element ref="ns2:ContactPersonCompanyID" minOccurs="0"/>
                <xsd:element ref="ns2:ContactPersonID" minOccurs="0"/>
                <xsd:element ref="ns2:DocumentDescription" minOccurs="0"/>
                <xsd:element ref="ns2:MailDate" minOccurs="0"/>
                <xsd:element ref="ns2:Direction" minOccurs="0"/>
                <xsd:element ref="ns2:DocLink" minOccurs="0"/>
                <xsd:element ref="ns2:ConversationIndex" minOccurs="0"/>
                <xsd:element ref="ns2:ConversationID" minOccurs="0"/>
                <xsd:element ref="ns2:ConversationTopic" minOccurs="0"/>
                <xsd:element ref="ns2:SiteNo" minOccurs="0"/>
                <xsd:element ref="ns2:EmailPreview" minOccurs="0"/>
                <xsd:element ref="ns3:Document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91fe67-cf28-4eb1-947e-3cac0c7aaed4" elementFormDefault="qualified">
    <xsd:import namespace="http://schemas.microsoft.com/office/2006/documentManagement/types"/>
    <xsd:import namespace="http://schemas.microsoft.com/office/infopath/2007/PartnerControls"/>
    <xsd:element name="k2903436bb4942bb85d5553ab5232411" ma:index="8" nillable="true" ma:taxonomy="true" ma:internalName="k2903436bb4942bb85d5553ab5232411" ma:taxonomyFieldName="DocumentContent" ma:displayName="Dokumentinnhold" ma:default="" ma:fieldId="{42903436-bb49-42bb-85d5-553ab5232411}" ma:taxonomyMulti="true" ma:sspId="a7d9b660-2386-48f3-b045-c49783971332" ma:termSetId="82936357-41a5-467f-ba4d-f86425dfbbaa"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2c2b3a3b-c2af-49e7-9a0d-d1c5993101e5}" ma:internalName="TaxCatchAll" ma:showField="CatchAllData" ma:web="7d91fe67-cf28-4eb1-947e-3cac0c7aaed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2c2b3a3b-c2af-49e7-9a0d-d1c5993101e5}" ma:internalName="TaxCatchAllLabel" ma:readOnly="true" ma:showField="CatchAllDataLabel" ma:web="7d91fe67-cf28-4eb1-947e-3cac0c7aaed4">
      <xsd:complexType>
        <xsd:complexContent>
          <xsd:extension base="dms:MultiChoiceLookup">
            <xsd:sequence>
              <xsd:element name="Value" type="dms:Lookup" maxOccurs="unbounded" minOccurs="0" nillable="true"/>
            </xsd:sequence>
          </xsd:extension>
        </xsd:complexContent>
      </xsd:complexType>
    </xsd:element>
    <xsd:element name="DocumentType" ma:index="12" nillable="true" ma:displayName="Dokumenttype" ma:format="Dropdown" ma:internalName="DocumentType">
      <xsd:simpleType>
        <xsd:restriction base="dms:Choice">
          <xsd:enumeration value="E-post"/>
          <xsd:enumeration value="Dokument"/>
          <xsd:enumeration value="Regneark"/>
          <xsd:enumeration value="PDF"/>
          <xsd:enumeration value="Presentasjon"/>
          <xsd:enumeration value="Bilde"/>
          <xsd:enumeration value="Skjema"/>
          <xsd:enumeration value="Tegning"/>
          <xsd:enumeration value="Word"/>
          <xsd:enumeration value="Excel"/>
        </xsd:restriction>
      </xsd:simpleType>
    </xsd:element>
    <xsd:element name="ContactPerson" ma:index="13" nillable="true" ma:displayName="Kontaktperson" ma:internalName="ContactPerson">
      <xsd:simpleType>
        <xsd:restriction base="dms:Text">
          <xsd:maxLength value="255"/>
        </xsd:restriction>
      </xsd:simpleType>
    </xsd:element>
    <xsd:element name="ContactPersonCompany" ma:index="14" nillable="true" ma:displayName="Kunde" ma:internalName="ContactPersonCompany">
      <xsd:simpleType>
        <xsd:restriction base="dms:Text">
          <xsd:maxLength value="255"/>
        </xsd:restriction>
      </xsd:simpleType>
    </xsd:element>
    <xsd:element name="ContactPersonCompanyID" ma:index="15" nillable="true" ma:displayName="Kontaktperson selskap ID" ma:internalName="ContactPersonCompanyID">
      <xsd:simpleType>
        <xsd:restriction base="dms:Text"/>
      </xsd:simpleType>
    </xsd:element>
    <xsd:element name="ContactPersonID" ma:index="16" nillable="true" ma:displayName="Kontaktperson ID" ma:internalName="ContactPersonID">
      <xsd:simpleType>
        <xsd:restriction base="dms:Text"/>
      </xsd:simpleType>
    </xsd:element>
    <xsd:element name="DocumentDescription" ma:index="17" nillable="true" ma:displayName="Dokumentbeskrivelse" ma:internalName="DocumentDescription">
      <xsd:simpleType>
        <xsd:restriction base="dms:Note"/>
      </xsd:simpleType>
    </xsd:element>
    <xsd:element name="MailDate" ma:index="18" nillable="true" ma:displayName="Epost Dato" ma:format="DateTime" ma:internalName="MailDate">
      <xsd:simpleType>
        <xsd:restriction base="dms:DateTime"/>
      </xsd:simpleType>
    </xsd:element>
    <xsd:element name="Direction" ma:index="19" nillable="true" ma:displayName="E-postretning" ma:internalName="Direction">
      <xsd:simpleType>
        <xsd:restriction base="dms:Choice">
          <xsd:enumeration value="Inngående"/>
          <xsd:enumeration value="Utgående"/>
        </xsd:restriction>
      </xsd:simpleType>
    </xsd:element>
    <xsd:element name="DocLink" ma:index="20" nillable="true" ma:displayName="Dokumentlink" ma:internalName="DocLink">
      <xsd:simpleType>
        <xsd:restriction base="dms:Note">
          <xsd:maxLength value="255"/>
        </xsd:restriction>
      </xsd:simpleType>
    </xsd:element>
    <xsd:element name="ConversationIndex" ma:index="21" nillable="true" ma:displayName="ConversationIndex" ma:internalName="ConversationIndex">
      <xsd:simpleType>
        <xsd:restriction base="dms:Text"/>
      </xsd:simpleType>
    </xsd:element>
    <xsd:element name="ConversationID" ma:index="22" nillable="true" ma:displayName="Samtale" ma:internalName="ConversationID">
      <xsd:simpleType>
        <xsd:restriction base="dms:Text"/>
      </xsd:simpleType>
    </xsd:element>
    <xsd:element name="ConversationTopic" ma:index="23" nillable="true" ma:displayName="Samtale emne" ma:internalName="ConversationTopic">
      <xsd:simpleType>
        <xsd:restriction base="dms:Text"/>
      </xsd:simpleType>
    </xsd:element>
    <xsd:element name="SiteNo" ma:index="24" nillable="true" ma:displayName="Prosjektnr" ma:internalName="SiteNo">
      <xsd:simpleType>
        <xsd:restriction base="dms:Text"/>
      </xsd:simpleType>
    </xsd:element>
    <xsd:element name="EmailPreview" ma:index="25" nillable="true" ma:displayName="EmailPreview" ma:internalName="EmailPreview">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d19eee-5c91-4290-a832-2e4e96fb7610" elementFormDefault="qualified">
    <xsd:import namespace="http://schemas.microsoft.com/office/2006/documentManagement/types"/>
    <xsd:import namespace="http://schemas.microsoft.com/office/infopath/2007/PartnerControls"/>
    <xsd:element name="DocumentKeywords" ma:index="26" nillable="true" ma:displayName="Dokument nøkkelord" ma:list="{de626fa6-985d-4c07-beeb-f02984e8ea13}" ma:internalName="DocumentKeywords" ma:showField="Title" ma:web="{d6d19eee-5c91-4290-a832-2e4e96fb7610}">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ailDate xmlns="7d91fe67-cf28-4eb1-947e-3cac0c7aaed4" xsi:nil="true"/>
    <DocumentKeywords xmlns="d6d19eee-5c91-4290-a832-2e4e96fb7610" xsi:nil="true"/>
    <ContactPersonCompany xmlns="7d91fe67-cf28-4eb1-947e-3cac0c7aaed4" xsi:nil="true"/>
    <DocLink xmlns="7d91fe67-cf28-4eb1-947e-3cac0c7aaed4" xsi:nil="true"/>
    <ConversationIndex xmlns="7d91fe67-cf28-4eb1-947e-3cac0c7aaed4" xsi:nil="true"/>
    <SiteNo xmlns="7d91fe67-cf28-4eb1-947e-3cac0c7aaed4">1400395 Granly skole, Horten kommune</SiteNo>
    <DocumentDescription xmlns="7d91fe67-cf28-4eb1-947e-3cac0c7aaed4" xsi:nil="true"/>
    <DocumentType xmlns="7d91fe67-cf28-4eb1-947e-3cac0c7aaed4">Dokument</DocumentType>
    <ContactPerson xmlns="7d91fe67-cf28-4eb1-947e-3cac0c7aaed4" xsi:nil="true"/>
    <ContactPersonCompanyID xmlns="7d91fe67-cf28-4eb1-947e-3cac0c7aaed4" xsi:nil="true"/>
    <Direction xmlns="7d91fe67-cf28-4eb1-947e-3cac0c7aaed4" xsi:nil="true"/>
    <ContactPersonID xmlns="7d91fe67-cf28-4eb1-947e-3cac0c7aaed4" xsi:nil="true"/>
    <TaxCatchAll xmlns="7d91fe67-cf28-4eb1-947e-3cac0c7aaed4"/>
    <k2903436bb4942bb85d5553ab5232411 xmlns="7d91fe67-cf28-4eb1-947e-3cac0c7aaed4">
      <Terms xmlns="http://schemas.microsoft.com/office/infopath/2007/PartnerControls"/>
    </k2903436bb4942bb85d5553ab5232411>
    <ConversationTopic xmlns="7d91fe67-cf28-4eb1-947e-3cac0c7aaed4" xsi:nil="true"/>
    <ConversationID xmlns="7d91fe67-cf28-4eb1-947e-3cac0c7aaed4" xsi:nil="true"/>
    <EmailPreview xmlns="7d91fe67-cf28-4eb1-947e-3cac0c7aaed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3E3FE-62A4-480F-895A-735CEAC3D013}">
  <ds:schemaRefs>
    <ds:schemaRef ds:uri="http://schemas.microsoft.com/sharepoint/v3/contenttype/forms"/>
  </ds:schemaRefs>
</ds:datastoreItem>
</file>

<file path=customXml/itemProps2.xml><?xml version="1.0" encoding="utf-8"?>
<ds:datastoreItem xmlns:ds="http://schemas.openxmlformats.org/officeDocument/2006/customXml" ds:itemID="{BAE0302F-8E39-414E-B31C-49974B1EF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91fe67-cf28-4eb1-947e-3cac0c7aaed4"/>
    <ds:schemaRef ds:uri="d6d19eee-5c91-4290-a832-2e4e96fb7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8082B1-B2FD-4E88-A242-2DBA46EB05EF}">
  <ds:schemaRefs>
    <ds:schemaRef ds:uri="http://schemas.microsoft.com/office/2006/metadata/longProperties"/>
  </ds:schemaRefs>
</ds:datastoreItem>
</file>

<file path=customXml/itemProps4.xml><?xml version="1.0" encoding="utf-8"?>
<ds:datastoreItem xmlns:ds="http://schemas.openxmlformats.org/officeDocument/2006/customXml" ds:itemID="{56E87762-1424-475A-B847-A29A0553C76B}">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d6d19eee-5c91-4290-a832-2e4e96fb7610"/>
    <ds:schemaRef ds:uri="7d91fe67-cf28-4eb1-947e-3cac0c7aaed4"/>
    <ds:schemaRef ds:uri="http://www.w3.org/XML/1998/namespace"/>
    <ds:schemaRef ds:uri="http://purl.org/dc/dcmitype/"/>
  </ds:schemaRefs>
</ds:datastoreItem>
</file>

<file path=customXml/itemProps5.xml><?xml version="1.0" encoding="utf-8"?>
<ds:datastoreItem xmlns:ds="http://schemas.openxmlformats.org/officeDocument/2006/customXml" ds:itemID="{5BAA7A4E-8E40-4785-8A74-D3439BA63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 1 vedlegg 1, Sammendragssskjema Fjell 2020</Template>
  <TotalTime>90</TotalTime>
  <Pages>4</Pages>
  <Words>338</Words>
  <Characters>1796</Characters>
  <Application>Microsoft Office Word</Application>
  <DocSecurity>0</DocSecurity>
  <Lines>14</Lines>
  <Paragraphs>4</Paragraphs>
  <ScaleCrop>false</ScaleCrop>
  <HeadingPairs>
    <vt:vector size="2" baseType="variant">
      <vt:variant>
        <vt:lpstr>Tittel</vt:lpstr>
      </vt:variant>
      <vt:variant>
        <vt:i4>1</vt:i4>
      </vt:variant>
    </vt:vector>
  </HeadingPairs>
  <TitlesOfParts>
    <vt:vector size="1" baseType="lpstr">
      <vt:lpstr>Del 1 vedlegg 1 Sammendragsskjema Fjell 2020</vt:lpstr>
    </vt:vector>
  </TitlesOfParts>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1 vedlegg 1 Sammendragsskjema Fjell 2020</dc:title>
  <dc:subject/>
  <dc:creator>Andre Linders</dc:creator>
  <cp:keywords/>
  <dc:description/>
  <cp:lastModifiedBy>Monika Pedersen</cp:lastModifiedBy>
  <cp:revision>7</cp:revision>
  <cp:lastPrinted>2017-06-12T11:53:00Z</cp:lastPrinted>
  <dcterms:created xsi:type="dcterms:W3CDTF">2020-06-20T05:54:00Z</dcterms:created>
  <dcterms:modified xsi:type="dcterms:W3CDTF">2020-06-23T10:42:00Z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0x010100BADB381A320E484FBCB195CC7268161A0043488ADD8BF5CA4AAD48868BF43FD285</vt:lpwstr>
  </property>
  <property fmtid="{D5CDD505-2E9C-101B-9397-08002B2CF9AE}" pid="3" name="DocumentContent">
    <vt:lpwstr/>
  </property>
</Properties>
</file>